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5DD" w:rsidRPr="00693A8F" w:rsidRDefault="007D15DD" w:rsidP="00693A8F">
      <w:r w:rsidRPr="00693A8F">
        <w:t>1.</w:t>
      </w:r>
      <w:bookmarkStart w:id="0" w:name="_GoBack"/>
      <w:bookmarkEnd w:id="0"/>
    </w:p>
    <w:p w:rsidR="007D15DD" w:rsidRPr="00693A8F" w:rsidRDefault="007D15DD" w:rsidP="00693A8F">
      <w:r w:rsidRPr="00693A8F">
        <w:t>Какими свойствами обладает информация?</w:t>
      </w:r>
    </w:p>
    <w:p w:rsidR="007D15DD" w:rsidRPr="00693A8F" w:rsidRDefault="007D15DD" w:rsidP="00693A8F">
      <w:r w:rsidRPr="00693A8F">
        <w:t>A) текстов, рисунков, чертежей, фотографий, запахов и вкусовых ощущений;</w:t>
      </w:r>
    </w:p>
    <w:p w:rsidR="007D15DD" w:rsidRPr="00693A8F" w:rsidRDefault="007D15DD" w:rsidP="00693A8F">
      <w:r w:rsidRPr="00693A8F">
        <w:t>B) это обозначение содержания, полученного из внешнего мира в процессе нашего приспособления к нему и приспособления к нему наших чувств;</w:t>
      </w:r>
    </w:p>
    <w:p w:rsidR="007D15DD" w:rsidRPr="00693A8F" w:rsidRDefault="007D15DD" w:rsidP="00693A8F">
      <w:r w:rsidRPr="00693A8F">
        <w:t>C)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D)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7D15DD" w:rsidRPr="00693A8F" w:rsidRDefault="007D15DD" w:rsidP="00693A8F">
      <w:r w:rsidRPr="00693A8F">
        <w:t>E) достоверность, полнота, ценность, доступность;</w:t>
      </w:r>
    </w:p>
    <w:p w:rsidR="007D15DD" w:rsidRPr="00693A8F" w:rsidRDefault="007D15DD" w:rsidP="00693A8F">
      <w:r w:rsidRPr="00693A8F">
        <w:t>2.</w:t>
      </w:r>
    </w:p>
    <w:p w:rsidR="007D15DD" w:rsidRPr="00693A8F" w:rsidRDefault="007D15DD" w:rsidP="00693A8F">
      <w:r w:rsidRPr="00693A8F">
        <w:t>Информация может существовать в виде?</w:t>
      </w:r>
    </w:p>
    <w:p w:rsidR="007D15DD" w:rsidRPr="00693A8F" w:rsidRDefault="007D15DD" w:rsidP="00693A8F">
      <w:r w:rsidRPr="00693A8F">
        <w:t>A) текстов, рисунков, чертежей, фотографий, запахов и вкусовых ощущений;</w:t>
      </w:r>
    </w:p>
    <w:p w:rsidR="007D15DD" w:rsidRPr="00693A8F" w:rsidRDefault="007D15DD" w:rsidP="00693A8F">
      <w:r w:rsidRPr="00693A8F">
        <w:t>B) это обозначение содержания, полученного из внешнего мира в процессе нашего приспособления к нему и приспособления к нему наших чувств;</w:t>
      </w:r>
    </w:p>
    <w:p w:rsidR="007D15DD" w:rsidRPr="00693A8F" w:rsidRDefault="007D15DD" w:rsidP="00693A8F">
      <w:r w:rsidRPr="00693A8F">
        <w:t>C)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D)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7D15DD" w:rsidRPr="00693A8F" w:rsidRDefault="007D15DD" w:rsidP="00693A8F">
      <w:r w:rsidRPr="00693A8F">
        <w:t>E)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7D15DD" w:rsidRPr="00693A8F" w:rsidRDefault="007D15DD" w:rsidP="00693A8F">
      <w:r w:rsidRPr="00693A8F">
        <w:t>3.</w:t>
      </w:r>
    </w:p>
    <w:p w:rsidR="007D15DD" w:rsidRPr="00693A8F" w:rsidRDefault="007D15DD" w:rsidP="00693A8F">
      <w:r w:rsidRPr="00693A8F">
        <w:t>Что такое информация-?</w:t>
      </w:r>
    </w:p>
    <w:p w:rsidR="007D15DD" w:rsidRPr="00693A8F" w:rsidRDefault="007D15DD" w:rsidP="00693A8F">
      <w:r w:rsidRPr="00693A8F">
        <w:t>A) метр;</w:t>
      </w:r>
    </w:p>
    <w:p w:rsidR="007D15DD" w:rsidRPr="00693A8F" w:rsidRDefault="007D15DD" w:rsidP="00693A8F">
      <w:r w:rsidRPr="00693A8F">
        <w:t>B) это обозначение содержания, полученного из внешнего мира в процессе нашего приспособления к нему и приспособления к нему наших чувств;</w:t>
      </w:r>
    </w:p>
    <w:p w:rsidR="007D15DD" w:rsidRPr="00693A8F" w:rsidRDefault="007D15DD" w:rsidP="00693A8F">
      <w:r w:rsidRPr="00693A8F">
        <w:t>C)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D)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7D15DD" w:rsidRPr="00693A8F" w:rsidRDefault="007D15DD" w:rsidP="00693A8F">
      <w:r w:rsidRPr="00693A8F">
        <w:t>E)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7D15DD" w:rsidRPr="00693A8F" w:rsidRDefault="007D15DD" w:rsidP="00693A8F">
      <w:r w:rsidRPr="00693A8F">
        <w:t>4.</w:t>
      </w:r>
    </w:p>
    <w:p w:rsidR="007D15DD" w:rsidRPr="00693A8F" w:rsidRDefault="007D15DD" w:rsidP="00693A8F">
      <w:r w:rsidRPr="00693A8F">
        <w:t>Что такое информатика-?</w:t>
      </w:r>
    </w:p>
    <w:p w:rsidR="007D15DD" w:rsidRPr="00693A8F" w:rsidRDefault="007D15DD" w:rsidP="00693A8F">
      <w:r w:rsidRPr="00693A8F">
        <w:t>A) метр;) бит;)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D)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7D15DD" w:rsidRPr="00693A8F" w:rsidRDefault="007D15DD" w:rsidP="00693A8F">
      <w:r w:rsidRPr="00693A8F">
        <w:t>E)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7D15DD" w:rsidRPr="00693A8F" w:rsidRDefault="007D15DD" w:rsidP="00693A8F">
      <w:r w:rsidRPr="00693A8F">
        <w:t>5.</w:t>
      </w:r>
    </w:p>
    <w:p w:rsidR="007D15DD" w:rsidRPr="00693A8F" w:rsidRDefault="007D15DD" w:rsidP="00693A8F">
      <w:r w:rsidRPr="00693A8F">
        <w:t>Операционная система это-?</w:t>
      </w:r>
    </w:p>
    <w:p w:rsidR="007D15DD" w:rsidRPr="00693A8F" w:rsidRDefault="007D15DD" w:rsidP="00693A8F">
      <w:r w:rsidRPr="00693A8F">
        <w:t>A) метр;) бит;)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D) байт;</w:t>
      </w:r>
    </w:p>
    <w:p w:rsidR="007D15DD" w:rsidRPr="00693A8F" w:rsidRDefault="007D15DD" w:rsidP="00693A8F">
      <w:r w:rsidRPr="00693A8F">
        <w:t>E)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7D15DD" w:rsidRPr="00693A8F" w:rsidRDefault="007D15DD" w:rsidP="00693A8F">
      <w:r w:rsidRPr="00693A8F">
        <w:t>6.</w:t>
      </w:r>
    </w:p>
    <w:p w:rsidR="007D15DD" w:rsidRPr="00693A8F" w:rsidRDefault="007D15DD" w:rsidP="00693A8F">
      <w:r w:rsidRPr="00693A8F">
        <w:t>Единица измерения информации называется..?.</w:t>
      </w:r>
    </w:p>
    <w:p w:rsidR="007D15DD" w:rsidRPr="00693A8F" w:rsidRDefault="007D15DD" w:rsidP="00693A8F">
      <w:r w:rsidRPr="00693A8F">
        <w:t>A) метр;</w:t>
      </w:r>
    </w:p>
    <w:p w:rsidR="007D15DD" w:rsidRPr="00693A8F" w:rsidRDefault="007D15DD" w:rsidP="00693A8F">
      <w:r w:rsidRPr="00693A8F">
        <w:t>B) бит;) стек;</w:t>
      </w:r>
    </w:p>
    <w:p w:rsidR="007D15DD" w:rsidRPr="00693A8F" w:rsidRDefault="007D15DD" w:rsidP="00693A8F">
      <w:r w:rsidRPr="00693A8F">
        <w:t>D) байт;) Все ответы не правильны;</w:t>
      </w:r>
    </w:p>
    <w:p w:rsidR="007D15DD" w:rsidRPr="00693A8F" w:rsidRDefault="007D15DD" w:rsidP="00693A8F">
      <w:r w:rsidRPr="00693A8F">
        <w:t>7.</w:t>
      </w:r>
    </w:p>
    <w:p w:rsidR="007D15DD" w:rsidRPr="00693A8F" w:rsidRDefault="007D15DD" w:rsidP="00693A8F">
      <w:r w:rsidRPr="00693A8F">
        <w:t>Что такое алгоритм?.</w:t>
      </w:r>
    </w:p>
    <w:p w:rsidR="007D15DD" w:rsidRPr="00693A8F" w:rsidRDefault="007D15DD" w:rsidP="00693A8F">
      <w:r w:rsidRPr="00693A8F">
        <w:t>A) Для вичисления интеграла;) Для построения простейших графиков;</w:t>
      </w:r>
    </w:p>
    <w:p w:rsidR="007D15DD" w:rsidRPr="00693A8F" w:rsidRDefault="007D15DD" w:rsidP="00693A8F">
      <w:r w:rsidRPr="00693A8F">
        <w:t>C) Алгоритм-набор инструкций, опысивающих порядок действий исполнителя для достижения результата решения задачи за конечное число действий;</w:t>
      </w:r>
    </w:p>
    <w:p w:rsidR="007D15DD" w:rsidRPr="00693A8F" w:rsidRDefault="007D15DD" w:rsidP="00693A8F">
      <w:r w:rsidRPr="00693A8F">
        <w:t>D) Для построения 3D-графиков;) Все ответы не правильны;</w:t>
      </w:r>
    </w:p>
    <w:p w:rsidR="007D15DD" w:rsidRPr="00693A8F" w:rsidRDefault="007D15DD" w:rsidP="00693A8F">
      <w:r w:rsidRPr="00693A8F">
        <w:t>8.</w:t>
      </w:r>
    </w:p>
    <w:p w:rsidR="007D15DD" w:rsidRPr="00693A8F" w:rsidRDefault="007D15DD" w:rsidP="00693A8F">
      <w:r w:rsidRPr="00693A8F">
        <w:t>Алгоритмы бывают.. ?.</w:t>
      </w:r>
    </w:p>
    <w:p w:rsidR="007D15DD" w:rsidRPr="00693A8F" w:rsidRDefault="007D15DD" w:rsidP="00693A8F">
      <w:r w:rsidRPr="00693A8F">
        <w:t>A) Для вичисления интеграла;) Для построения простейших графиков;</w:t>
      </w:r>
    </w:p>
    <w:p w:rsidR="007D15DD" w:rsidRPr="00693A8F" w:rsidRDefault="007D15DD" w:rsidP="00693A8F">
      <w:r w:rsidRPr="00693A8F">
        <w:t>C) Алгоритм-набор инструкций, опысивающих порядок действий исполнителя для достижения результата решения задачи за конечное число действий;</w:t>
      </w:r>
    </w:p>
    <w:p w:rsidR="007D15DD" w:rsidRPr="00693A8F" w:rsidRDefault="007D15DD" w:rsidP="00693A8F">
      <w:r w:rsidRPr="00693A8F">
        <w:t>D) Для построения 3D-графиков;</w:t>
      </w:r>
    </w:p>
    <w:p w:rsidR="007D15DD" w:rsidRPr="00693A8F" w:rsidRDefault="007D15DD" w:rsidP="00693A8F">
      <w:r w:rsidRPr="00693A8F">
        <w:t>E) линейнимы, разветвляющими, циклическими;</w:t>
      </w:r>
    </w:p>
    <w:p w:rsidR="007D15DD" w:rsidRPr="00693A8F" w:rsidRDefault="007D15DD" w:rsidP="00693A8F">
      <w:r w:rsidRPr="00693A8F">
        <w:t>9.</w:t>
      </w:r>
    </w:p>
    <w:p w:rsidR="007D15DD" w:rsidRPr="00693A8F" w:rsidRDefault="007D15DD" w:rsidP="00693A8F">
      <w:r w:rsidRPr="00693A8F">
        <w:t>Линейный алгоритм это.. ?.</w:t>
      </w:r>
    </w:p>
    <w:p w:rsidR="007D15DD" w:rsidRPr="00693A8F" w:rsidRDefault="007D15DD" w:rsidP="00693A8F">
      <w:r w:rsidRPr="00693A8F">
        <w:t>A) Для вичисления интеграла;</w:t>
      </w:r>
    </w:p>
    <w:p w:rsidR="007D15DD" w:rsidRPr="00693A8F" w:rsidRDefault="007D15DD" w:rsidP="00693A8F">
      <w:r w:rsidRPr="00693A8F">
        <w:t>B) Для построения простейших графиков;</w:t>
      </w:r>
    </w:p>
    <w:p w:rsidR="007D15DD" w:rsidRPr="00693A8F" w:rsidRDefault="007D15DD" w:rsidP="00693A8F">
      <w:r w:rsidRPr="00693A8F">
        <w:t>C) набор инструкций, опысивающих порядок действий исполнителя для достижения результата решения задачи за конечное число действий;</w:t>
      </w:r>
    </w:p>
    <w:p w:rsidR="007D15DD" w:rsidRPr="00693A8F" w:rsidRDefault="007D15DD" w:rsidP="00693A8F">
      <w:r w:rsidRPr="00693A8F">
        <w:t>D)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E) линейнимы, разветвляющими, циклическими;</w:t>
      </w:r>
    </w:p>
    <w:p w:rsidR="007D15DD" w:rsidRPr="00693A8F" w:rsidRDefault="007D15DD" w:rsidP="00693A8F">
      <w:r w:rsidRPr="00693A8F">
        <w:t>10.</w:t>
      </w:r>
    </w:p>
    <w:p w:rsidR="007D15DD" w:rsidRPr="00693A8F" w:rsidRDefault="007D15DD" w:rsidP="00693A8F">
      <w:r w:rsidRPr="00693A8F">
        <w:t>Циклический алгоритм это.. ?.</w:t>
      </w:r>
    </w:p>
    <w:p w:rsidR="007D15DD" w:rsidRPr="00693A8F" w:rsidRDefault="007D15DD" w:rsidP="00693A8F">
      <w:r w:rsidRPr="00693A8F">
        <w:t>A) алгоритм, предусматривающий многократное повторение одного и того же действия над новыми исходными данными;</w:t>
      </w:r>
    </w:p>
    <w:p w:rsidR="007D15DD" w:rsidRPr="00693A8F" w:rsidRDefault="007D15DD" w:rsidP="00693A8F">
      <w:r w:rsidRPr="00693A8F">
        <w:t>B) Для построения простейших графиков;</w:t>
      </w:r>
    </w:p>
    <w:p w:rsidR="007D15DD" w:rsidRPr="00693A8F" w:rsidRDefault="007D15DD" w:rsidP="00693A8F">
      <w:r w:rsidRPr="00693A8F">
        <w:t>C) набор инструкций, опысивающих порядок действий исполнителя для достижения результата решения задачи за конечное число действий;</w:t>
      </w:r>
    </w:p>
    <w:p w:rsidR="007D15DD" w:rsidRPr="00693A8F" w:rsidRDefault="007D15DD" w:rsidP="00693A8F">
      <w:r w:rsidRPr="00693A8F">
        <w:t>D)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E) линейнимы, разветвляющими, циклическими;</w:t>
      </w:r>
    </w:p>
    <w:p w:rsidR="007D15DD" w:rsidRPr="00693A8F" w:rsidRDefault="007D15DD" w:rsidP="00693A8F">
      <w:r w:rsidRPr="00693A8F">
        <w:t>11.</w:t>
      </w:r>
    </w:p>
    <w:p w:rsidR="007D15DD" w:rsidRPr="00693A8F" w:rsidRDefault="007D15DD" w:rsidP="00693A8F">
      <w:r w:rsidRPr="00693A8F">
        <w:t>Разветвляющий алгоритм это.. ?.</w:t>
      </w:r>
    </w:p>
    <w:p w:rsidR="007D15DD" w:rsidRPr="00693A8F" w:rsidRDefault="007D15DD" w:rsidP="00693A8F">
      <w:r w:rsidRPr="00693A8F">
        <w:t>A) алгоритм, предусматривающий многократное повторение одного и того же действия над новыми исходными данными;</w:t>
      </w:r>
    </w:p>
    <w:p w:rsidR="007D15DD" w:rsidRPr="00693A8F" w:rsidRDefault="007D15DD" w:rsidP="00693A8F">
      <w:r w:rsidRPr="00693A8F">
        <w:t>B) Для построения простейших графиков;) набор инструкций, опысивающих порядок действий исполнителя для достижения результата решения задачи за конечное число действий;) набор команд, выполняемых последовательно во времени друг за другом;</w:t>
      </w:r>
    </w:p>
    <w:p w:rsidR="007D15DD" w:rsidRPr="00693A8F" w:rsidRDefault="007D15DD" w:rsidP="00693A8F">
      <w:r w:rsidRPr="00693A8F">
        <w:t>E) алгоритм, содержащий хотя бы одно условие, в результате проверки которого может осуществлятся разделение на несколько параллелных ветвей алгоритма;</w:t>
      </w:r>
    </w:p>
    <w:p w:rsidR="007D15DD" w:rsidRPr="00693A8F" w:rsidRDefault="007D15DD" w:rsidP="00693A8F">
      <w:r w:rsidRPr="00693A8F">
        <w:t>12.</w:t>
      </w:r>
    </w:p>
    <w:p w:rsidR="007D15DD" w:rsidRPr="00693A8F" w:rsidRDefault="007D15DD" w:rsidP="00693A8F">
      <w:r w:rsidRPr="00693A8F">
        <w:t>Модем- это ..?</w:t>
      </w:r>
    </w:p>
    <w:p w:rsidR="007D15DD" w:rsidRPr="00693A8F" w:rsidRDefault="007D15DD" w:rsidP="00693A8F">
      <w:r w:rsidRPr="00693A8F">
        <w:t>A) почтовая программа;) сетевой протокол;) сервер Интернет;</w:t>
      </w:r>
    </w:p>
    <w:p w:rsidR="007D15DD" w:rsidRPr="00693A8F" w:rsidRDefault="007D15DD" w:rsidP="00693A8F">
      <w:r w:rsidRPr="00693A8F">
        <w:t>D) техническое устройство;) распечатки файла;</w:t>
      </w:r>
    </w:p>
    <w:p w:rsidR="007D15DD" w:rsidRPr="00693A8F" w:rsidRDefault="007D15DD" w:rsidP="00693A8F">
      <w:r w:rsidRPr="00693A8F">
        <w:t>13.</w:t>
      </w:r>
    </w:p>
    <w:p w:rsidR="007D15DD" w:rsidRPr="00693A8F" w:rsidRDefault="007D15DD" w:rsidP="00693A8F">
      <w:r w:rsidRPr="00693A8F">
        <w:t>В текстовом редакторе выполнение операции Копирование становиться возможным после:</w:t>
      </w:r>
    </w:p>
    <w:p w:rsidR="007D15DD" w:rsidRPr="00693A8F" w:rsidRDefault="007D15DD" w:rsidP="00693A8F">
      <w:r w:rsidRPr="00693A8F">
        <w:t>A) установки курсора в определенное положение;) сохранения файла;) распечатки файла;</w:t>
      </w:r>
    </w:p>
    <w:p w:rsidR="007D15DD" w:rsidRPr="00693A8F" w:rsidRDefault="007D15DD" w:rsidP="00693A8F">
      <w:r w:rsidRPr="00693A8F">
        <w:t>D) выделения фрагмента текста;) электронная лампа;</w:t>
      </w:r>
    </w:p>
    <w:p w:rsidR="007D15DD" w:rsidRPr="00693A8F" w:rsidRDefault="007D15DD" w:rsidP="00693A8F">
      <w:r w:rsidRPr="00693A8F">
        <w:t>14.</w:t>
      </w:r>
    </w:p>
    <w:p w:rsidR="007D15DD" w:rsidRPr="00693A8F" w:rsidRDefault="007D15DD" w:rsidP="00693A8F">
      <w:r w:rsidRPr="00693A8F">
        <w:t>Что такое чип?</w:t>
      </w:r>
    </w:p>
    <w:p w:rsidR="007D15DD" w:rsidRPr="00693A8F" w:rsidRDefault="007D15DD" w:rsidP="00693A8F">
      <w:r w:rsidRPr="00693A8F">
        <w:t>A) электронная лампа;) интегральная микросхема;) информационная магистраль;</w:t>
      </w:r>
    </w:p>
    <w:p w:rsidR="007D15DD" w:rsidRPr="00693A8F" w:rsidRDefault="007D15DD" w:rsidP="00693A8F">
      <w:r w:rsidRPr="00693A8F">
        <w:t>D) тип процессора;) браузер;</w:t>
      </w:r>
    </w:p>
    <w:p w:rsidR="007D15DD" w:rsidRPr="00693A8F" w:rsidRDefault="007D15DD" w:rsidP="00693A8F">
      <w:r w:rsidRPr="00693A8F">
        <w:t>15.</w:t>
      </w:r>
    </w:p>
    <w:p w:rsidR="007D15DD" w:rsidRPr="00693A8F" w:rsidRDefault="007D15DD" w:rsidP="00693A8F">
      <w:r w:rsidRPr="00693A8F">
        <w:t>Полифаги - это вирусы или антивирусные программы?</w:t>
      </w:r>
    </w:p>
    <w:p w:rsidR="007D15DD" w:rsidRPr="00693A8F" w:rsidRDefault="007D15DD" w:rsidP="00693A8F">
      <w:r w:rsidRPr="00693A8F">
        <w:t>A) антивирусные программы;) вирусы;) браузер;) поисковая система;) mtu-net.ru</w:t>
      </w:r>
    </w:p>
    <w:p w:rsidR="007D15DD" w:rsidRPr="00693A8F" w:rsidRDefault="007D15DD" w:rsidP="00693A8F">
      <w:r w:rsidRPr="00693A8F">
        <w:t>16.</w:t>
      </w:r>
    </w:p>
    <w:p w:rsidR="007D15DD" w:rsidRPr="00693A8F" w:rsidRDefault="007D15DD" w:rsidP="00693A8F">
      <w:r w:rsidRPr="00693A8F">
        <w:t>Задан адрес электронной почты в сети Интернет: user_namemtu-net.ru</w:t>
      </w:r>
    </w:p>
    <w:p w:rsidR="007D15DD" w:rsidRPr="00693A8F" w:rsidRDefault="007D15DD" w:rsidP="00693A8F">
      <w:r w:rsidRPr="00693A8F">
        <w:t>Какая часть адреса указывает на домен верхнего уровня?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A) ru) mtu-net.ru) user_name) mtu-net</w:t>
      </w:r>
    </w:p>
    <w:p w:rsidR="007D15DD" w:rsidRPr="00693A8F" w:rsidRDefault="007D15DD" w:rsidP="00693A8F">
      <w:r w:rsidRPr="00693A8F">
        <w:t>E) tj</w:t>
      </w:r>
    </w:p>
    <w:p w:rsidR="007D15DD" w:rsidRPr="00693A8F" w:rsidRDefault="007D15DD" w:rsidP="00693A8F">
      <w:r w:rsidRPr="00693A8F">
        <w:t>17.</w:t>
      </w:r>
    </w:p>
    <w:p w:rsidR="007D15DD" w:rsidRPr="00693A8F" w:rsidRDefault="007D15DD" w:rsidP="00693A8F">
      <w:r w:rsidRPr="00693A8F">
        <w:t>Что является допустимым требованием при оформлении презентации?</w:t>
      </w:r>
    </w:p>
    <w:p w:rsidR="007D15DD" w:rsidRPr="00693A8F" w:rsidRDefault="007D15DD" w:rsidP="00693A8F">
      <w:r w:rsidRPr="00693A8F">
        <w:t>A) злоупотреблять текстами;) важнейшую информацию располагать на середине экрана;) для представления информации использовать краевые зоны;) использовать более 3 основных цветов;</w:t>
      </w:r>
    </w:p>
    <w:p w:rsidR="007D15DD" w:rsidRPr="00693A8F" w:rsidRDefault="007D15DD" w:rsidP="00693A8F">
      <w:r w:rsidRPr="00693A8F">
        <w:t>E) пустая презентация;</w:t>
      </w:r>
    </w:p>
    <w:p w:rsidR="007D15DD" w:rsidRPr="00693A8F" w:rsidRDefault="007D15DD" w:rsidP="00693A8F">
      <w:r w:rsidRPr="00693A8F">
        <w:t>18.</w:t>
      </w:r>
    </w:p>
    <w:p w:rsidR="007D15DD" w:rsidRPr="00693A8F" w:rsidRDefault="007D15DD" w:rsidP="00693A8F">
      <w:r w:rsidRPr="00693A8F">
        <w:t>Какой режим является наилучшим для реализации творчества при создании презентации?</w:t>
      </w:r>
    </w:p>
    <w:p w:rsidR="007D15DD" w:rsidRPr="00693A8F" w:rsidRDefault="007D15DD" w:rsidP="00693A8F">
      <w:r w:rsidRPr="00693A8F">
        <w:t>A) пустая презентация;) мастер авто содержания;</w:t>
      </w:r>
    </w:p>
    <w:p w:rsidR="007D15DD" w:rsidRPr="00693A8F" w:rsidRDefault="007D15DD" w:rsidP="00693A8F">
      <w:r w:rsidRPr="00693A8F">
        <w:t>C) шаблон презентации;) макеты;) установка;</w:t>
      </w:r>
    </w:p>
    <w:p w:rsidR="007D15DD" w:rsidRPr="00693A8F" w:rsidRDefault="007D15DD" w:rsidP="00693A8F">
      <w:r w:rsidRPr="00693A8F">
        <w:t>19.</w:t>
      </w:r>
    </w:p>
    <w:p w:rsidR="007D15DD" w:rsidRPr="00693A8F" w:rsidRDefault="007D15DD" w:rsidP="00693A8F">
      <w:r w:rsidRPr="00693A8F">
        <w:t>Укажите синоним слова инсталляция.</w:t>
      </w:r>
    </w:p>
    <w:p w:rsidR="007D15DD" w:rsidRPr="00693A8F" w:rsidRDefault="007D15DD" w:rsidP="00693A8F">
      <w:r w:rsidRPr="00693A8F">
        <w:t>A) печатающее устройство;) хард - диск;) щелчок;</w:t>
      </w:r>
    </w:p>
    <w:p w:rsidR="007D15DD" w:rsidRPr="00693A8F" w:rsidRDefault="007D15DD" w:rsidP="00693A8F">
      <w:r w:rsidRPr="00693A8F">
        <w:t>D) установка;) макеты;</w:t>
      </w:r>
    </w:p>
    <w:p w:rsidR="007D15DD" w:rsidRPr="00693A8F" w:rsidRDefault="007D15DD" w:rsidP="00693A8F">
      <w:r w:rsidRPr="00693A8F">
        <w:t>20.</w:t>
      </w:r>
    </w:p>
    <w:p w:rsidR="007D15DD" w:rsidRPr="00693A8F" w:rsidRDefault="007D15DD" w:rsidP="00693A8F">
      <w:r w:rsidRPr="00693A8F">
        <w:t xml:space="preserve">Браузеры (например, Microsoft Internet Explorer) являются…? </w:t>
      </w:r>
    </w:p>
    <w:p w:rsidR="007D15DD" w:rsidRPr="00693A8F" w:rsidRDefault="007D15DD" w:rsidP="00693A8F">
      <w:r w:rsidRPr="00693A8F">
        <w:t>A) антивирусными программамы;) xард- диск;</w:t>
      </w:r>
    </w:p>
    <w:p w:rsidR="007D15DD" w:rsidRPr="00693A8F" w:rsidRDefault="007D15DD" w:rsidP="00693A8F">
      <w:r w:rsidRPr="00693A8F">
        <w:t>C) cредства просмотра Web-страниц;) серверами Internet;) макеты;</w:t>
      </w:r>
    </w:p>
    <w:p w:rsidR="007D15DD" w:rsidRPr="00693A8F" w:rsidRDefault="007D15DD" w:rsidP="00693A8F">
      <w:r w:rsidRPr="00693A8F">
        <w:t>21.</w:t>
      </w:r>
    </w:p>
    <w:p w:rsidR="007D15DD" w:rsidRPr="00693A8F" w:rsidRDefault="007D15DD" w:rsidP="00693A8F">
      <w:r w:rsidRPr="00693A8F">
        <w:t xml:space="preserve">Для разговора в программе Skype необходимо иметь…? </w:t>
      </w:r>
    </w:p>
    <w:p w:rsidR="007D15DD" w:rsidRPr="00693A8F" w:rsidRDefault="007D15DD" w:rsidP="00693A8F">
      <w:r w:rsidRPr="00693A8F">
        <w:t>A) принтер и сканер;) xард - диск;) cредства просмотра Web-страниц;) серверами Internet;</w:t>
      </w:r>
    </w:p>
    <w:p w:rsidR="007D15DD" w:rsidRPr="00693A8F" w:rsidRDefault="007D15DD" w:rsidP="00693A8F">
      <w:r w:rsidRPr="00693A8F">
        <w:t>E) микрофон и наушники;</w:t>
      </w:r>
    </w:p>
    <w:p w:rsidR="007D15DD" w:rsidRPr="00693A8F" w:rsidRDefault="007D15DD" w:rsidP="00693A8F">
      <w:r w:rsidRPr="00693A8F">
        <w:t>22.</w:t>
      </w:r>
    </w:p>
    <w:p w:rsidR="007D15DD" w:rsidRPr="00693A8F" w:rsidRDefault="007D15DD" w:rsidP="00693A8F">
      <w:r w:rsidRPr="00693A8F">
        <w:t xml:space="preserve">Какой браузер входить в состав операционной системы Windows…? 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A) Windows Mesenger;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B) Internet Explorer;) Opera;) Netscape Navigator;</w:t>
      </w:r>
    </w:p>
    <w:p w:rsidR="007D15DD" w:rsidRPr="00693A8F" w:rsidRDefault="007D15DD" w:rsidP="00693A8F">
      <w:r w:rsidRPr="00693A8F">
        <w:t>E) микрофон и наушники;</w:t>
      </w:r>
    </w:p>
    <w:p w:rsidR="007D15DD" w:rsidRPr="00693A8F" w:rsidRDefault="007D15DD" w:rsidP="00693A8F">
      <w:r w:rsidRPr="00693A8F">
        <w:t>23.</w:t>
      </w:r>
    </w:p>
    <w:p w:rsidR="007D15DD" w:rsidRPr="00693A8F" w:rsidRDefault="007D15DD" w:rsidP="00693A8F">
      <w:r w:rsidRPr="00693A8F">
        <w:t xml:space="preserve">Скорость передачи данных - это…? </w:t>
      </w:r>
    </w:p>
    <w:p w:rsidR="007D15DD" w:rsidRPr="00693A8F" w:rsidRDefault="007D15DD" w:rsidP="00693A8F">
      <w:r w:rsidRPr="00693A8F">
        <w:t>A) количество бит информации, передаваемой через модем в единицу времени;) xард - диск;) cредства просмотра Web-страниц;) время, за которое компьютер подключается к Интернет;) микрофон и наушники;</w:t>
      </w:r>
    </w:p>
    <w:p w:rsidR="007D15DD" w:rsidRPr="00693A8F" w:rsidRDefault="007D15DD" w:rsidP="00693A8F">
      <w:r w:rsidRPr="00693A8F">
        <w:t>24.</w:t>
      </w:r>
    </w:p>
    <w:p w:rsidR="007D15DD" w:rsidRPr="00693A8F" w:rsidRDefault="007D15DD" w:rsidP="00693A8F">
      <w:r w:rsidRPr="00693A8F">
        <w:t xml:space="preserve">Выберите домен верхнего уровня в Интернет принадлежащий Таджикистану…? 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A) .ru;) .com;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C) .tj;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D) .kaz;) .org;</w:t>
      </w:r>
    </w:p>
    <w:p w:rsidR="007D15DD" w:rsidRPr="00693A8F" w:rsidRDefault="007D15DD" w:rsidP="00693A8F">
      <w:r w:rsidRPr="00693A8F">
        <w:t>25.</w:t>
      </w:r>
    </w:p>
    <w:p w:rsidR="007D15DD" w:rsidRPr="00693A8F" w:rsidRDefault="007D15DD" w:rsidP="00693A8F">
      <w:r w:rsidRPr="00693A8F">
        <w:t xml:space="preserve">Назовите средство общения в режиме реального времени в сети Интернет…? 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 xml:space="preserve">A) Chat;) E-mail;) UserNet;) </w:t>
      </w:r>
      <w:r w:rsidRPr="00693A8F">
        <w:t>серверами</w:t>
      </w:r>
      <w:r w:rsidRPr="00693A8F">
        <w:rPr>
          <w:lang w:val="en-US"/>
        </w:rPr>
        <w:t xml:space="preserve"> Internet;</w:t>
      </w:r>
    </w:p>
    <w:p w:rsidR="007D15DD" w:rsidRPr="00693A8F" w:rsidRDefault="007D15DD" w:rsidP="00693A8F">
      <w:r w:rsidRPr="00693A8F">
        <w:t>E) Microsoft Word;</w:t>
      </w:r>
    </w:p>
    <w:p w:rsidR="007D15DD" w:rsidRPr="00693A8F" w:rsidRDefault="007D15DD" w:rsidP="00693A8F">
      <w:r w:rsidRPr="00693A8F">
        <w:t>26.</w:t>
      </w:r>
    </w:p>
    <w:p w:rsidR="007D15DD" w:rsidRPr="00693A8F" w:rsidRDefault="007D15DD" w:rsidP="00693A8F">
      <w:r w:rsidRPr="00693A8F">
        <w:t xml:space="preserve">С помощью программы Skype можно…? </w:t>
      </w:r>
    </w:p>
    <w:p w:rsidR="007D15DD" w:rsidRPr="00693A8F" w:rsidRDefault="007D15DD" w:rsidP="00693A8F">
      <w:r w:rsidRPr="00693A8F">
        <w:t>A) искать необходимую информацию;) просматривать электронную почту;</w:t>
      </w:r>
    </w:p>
    <w:p w:rsidR="007D15DD" w:rsidRPr="00693A8F" w:rsidRDefault="007D15DD" w:rsidP="00693A8F">
      <w:r w:rsidRPr="00693A8F">
        <w:t>C) UserNet;) серверами Internet;</w:t>
      </w:r>
    </w:p>
    <w:p w:rsidR="007D15DD" w:rsidRPr="00693A8F" w:rsidRDefault="007D15DD" w:rsidP="00693A8F">
      <w:r w:rsidRPr="00693A8F">
        <w:t>E) разговаривать и обмениваться сообщениями с друзьями;</w:t>
      </w:r>
    </w:p>
    <w:p w:rsidR="007D15DD" w:rsidRPr="00693A8F" w:rsidRDefault="007D15DD" w:rsidP="00693A8F">
      <w:r w:rsidRPr="00693A8F">
        <w:t>27.</w:t>
      </w:r>
    </w:p>
    <w:p w:rsidR="007D15DD" w:rsidRPr="00693A8F" w:rsidRDefault="007D15DD" w:rsidP="00693A8F">
      <w:r w:rsidRPr="00693A8F">
        <w:t xml:space="preserve">Модем это устройство, предназначенное для…? </w:t>
      </w:r>
    </w:p>
    <w:p w:rsidR="007D15DD" w:rsidRPr="00693A8F" w:rsidRDefault="007D15DD" w:rsidP="00693A8F">
      <w:r w:rsidRPr="00693A8F">
        <w:t>A) передачи информации по телефонным или иным линиями связи;) просматривать электронную почту;) хранения информации;) вывода информации на печать;) разговаривать и обмениваться сообщениями с друзьями;</w:t>
      </w:r>
    </w:p>
    <w:p w:rsidR="007D15DD" w:rsidRPr="00693A8F" w:rsidRDefault="007D15DD" w:rsidP="00693A8F">
      <w:r w:rsidRPr="00693A8F">
        <w:t>28.</w:t>
      </w:r>
    </w:p>
    <w:p w:rsidR="007D15DD" w:rsidRPr="00693A8F" w:rsidRDefault="007D15DD" w:rsidP="00693A8F">
      <w:r w:rsidRPr="00693A8F">
        <w:t xml:space="preserve">С помощью программы Internet Explorer можно…? </w:t>
      </w:r>
    </w:p>
    <w:p w:rsidR="007D15DD" w:rsidRPr="00693A8F" w:rsidRDefault="007D15DD" w:rsidP="00693A8F">
      <w:r w:rsidRPr="00693A8F">
        <w:t>A) передачи информации по телефонным или иным линиями связи;</w:t>
      </w:r>
    </w:p>
    <w:p w:rsidR="007D15DD" w:rsidRPr="00693A8F" w:rsidRDefault="007D15DD" w:rsidP="00693A8F">
      <w:r w:rsidRPr="00693A8F">
        <w:t>B) просматривать интернет страницы;) хранения информации;) вывода информации на печать;) разговаривать и обмениваться сообщениями с друзьями;</w:t>
      </w:r>
    </w:p>
    <w:p w:rsidR="007D15DD" w:rsidRPr="00693A8F" w:rsidRDefault="007D15DD" w:rsidP="00693A8F">
      <w:r w:rsidRPr="00693A8F">
        <w:t>29.</w:t>
      </w:r>
    </w:p>
    <w:p w:rsidR="007D15DD" w:rsidRPr="00693A8F" w:rsidRDefault="007D15DD" w:rsidP="00693A8F">
      <w:r w:rsidRPr="00693A8F">
        <w:t xml:space="preserve">Укажите назначение Интернет -Чат…? </w:t>
      </w:r>
    </w:p>
    <w:p w:rsidR="007D15DD" w:rsidRPr="00693A8F" w:rsidRDefault="007D15DD" w:rsidP="00693A8F">
      <w:r w:rsidRPr="00693A8F">
        <w:t>A) служба передачи файлов;) просматривать интернет страницы;</w:t>
      </w:r>
    </w:p>
    <w:p w:rsidR="007D15DD" w:rsidRPr="00693A8F" w:rsidRDefault="007D15DD" w:rsidP="00693A8F">
      <w:r w:rsidRPr="00693A8F">
        <w:t>C) служба общения в режиме реального времени;) вывода информации на печать;) разговаривать и обмениваться сообщениями с друзьями;</w:t>
      </w:r>
    </w:p>
    <w:p w:rsidR="007D15DD" w:rsidRPr="00693A8F" w:rsidRDefault="007D15DD" w:rsidP="00693A8F">
      <w:r w:rsidRPr="00693A8F">
        <w:t>30.</w:t>
      </w:r>
    </w:p>
    <w:p w:rsidR="007D15DD" w:rsidRPr="00693A8F" w:rsidRDefault="007D15DD" w:rsidP="00693A8F">
      <w:r w:rsidRPr="00693A8F">
        <w:t xml:space="preserve">Провайдер - это…? </w:t>
      </w:r>
    </w:p>
    <w:p w:rsidR="007D15DD" w:rsidRPr="00693A8F" w:rsidRDefault="007D15DD" w:rsidP="00693A8F">
      <w:r w:rsidRPr="00693A8F">
        <w:t>A) служба передачи файлов;) просматривать интернет страницы;) служба общения в режиме реального времени;</w:t>
      </w:r>
    </w:p>
    <w:p w:rsidR="007D15DD" w:rsidRPr="00693A8F" w:rsidRDefault="007D15DD" w:rsidP="00693A8F">
      <w:r w:rsidRPr="00693A8F">
        <w:t>D) компания поставщик услуг Интернет;) разговаривать и обмениваться сообщениями с друзьями;</w:t>
      </w:r>
    </w:p>
    <w:p w:rsidR="007D15DD" w:rsidRPr="00693A8F" w:rsidRDefault="007D15DD" w:rsidP="00693A8F">
      <w:r w:rsidRPr="00693A8F">
        <w:t>31.</w:t>
      </w:r>
    </w:p>
    <w:p w:rsidR="007D15DD" w:rsidRPr="00693A8F" w:rsidRDefault="007D15DD" w:rsidP="00693A8F">
      <w:r w:rsidRPr="00693A8F">
        <w:t xml:space="preserve">Укажите, какие из данных программ являются программами «Браузер»…? 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A) Microsoft Excel;) Windows Messenger;) Outlook Explorer;) Microsoft Word;</w:t>
      </w:r>
    </w:p>
    <w:p w:rsidR="007D15DD" w:rsidRPr="00693A8F" w:rsidRDefault="007D15DD" w:rsidP="00693A8F">
      <w:r w:rsidRPr="00693A8F">
        <w:t>E) Internet Explorer;</w:t>
      </w:r>
    </w:p>
    <w:p w:rsidR="007D15DD" w:rsidRPr="00693A8F" w:rsidRDefault="007D15DD" w:rsidP="00693A8F">
      <w:r w:rsidRPr="00693A8F">
        <w:t>32.</w:t>
      </w:r>
    </w:p>
    <w:p w:rsidR="007D15DD" w:rsidRPr="00693A8F" w:rsidRDefault="007D15DD" w:rsidP="00693A8F">
      <w:r w:rsidRPr="00693A8F">
        <w:t xml:space="preserve">Укажите устройство, необходимое для подключения к сети интернет…? </w:t>
      </w:r>
    </w:p>
    <w:p w:rsidR="007D15DD" w:rsidRPr="00693A8F" w:rsidRDefault="007D15DD" w:rsidP="00693A8F">
      <w:r w:rsidRPr="00693A8F">
        <w:t>A) клавиатура;) монитор;) принтер;</w:t>
      </w:r>
    </w:p>
    <w:p w:rsidR="007D15DD" w:rsidRPr="00693A8F" w:rsidRDefault="007D15DD" w:rsidP="00693A8F">
      <w:r w:rsidRPr="00693A8F">
        <w:t>D) модем;) мышка;</w:t>
      </w:r>
    </w:p>
    <w:p w:rsidR="007D15DD" w:rsidRPr="00693A8F" w:rsidRDefault="007D15DD" w:rsidP="00693A8F">
      <w:r w:rsidRPr="00693A8F">
        <w:t>33.</w:t>
      </w:r>
    </w:p>
    <w:p w:rsidR="007D15DD" w:rsidRPr="00693A8F" w:rsidRDefault="007D15DD" w:rsidP="00693A8F">
      <w:r w:rsidRPr="00693A8F">
        <w:t xml:space="preserve">Назовите сети, расположенные на территории государства или группы государства …? </w:t>
      </w:r>
    </w:p>
    <w:p w:rsidR="007D15DD" w:rsidRPr="00693A8F" w:rsidRDefault="007D15DD" w:rsidP="00693A8F">
      <w:r w:rsidRPr="00693A8F">
        <w:t>A) локальные;</w:t>
      </w:r>
    </w:p>
    <w:p w:rsidR="007D15DD" w:rsidRPr="00693A8F" w:rsidRDefault="007D15DD" w:rsidP="00693A8F">
      <w:r w:rsidRPr="00693A8F">
        <w:t>B) глобальные;) формальные;) модем;) инновационные;</w:t>
      </w:r>
    </w:p>
    <w:p w:rsidR="007D15DD" w:rsidRPr="00693A8F" w:rsidRDefault="007D15DD" w:rsidP="00693A8F">
      <w:r w:rsidRPr="00693A8F">
        <w:t>34.</w:t>
      </w:r>
    </w:p>
    <w:p w:rsidR="007D15DD" w:rsidRPr="00693A8F" w:rsidRDefault="007D15DD" w:rsidP="00693A8F">
      <w:r w:rsidRPr="00693A8F">
        <w:t xml:space="preserve">Укажите верное определение понятия «Браузер» …? </w:t>
      </w:r>
    </w:p>
    <w:p w:rsidR="007D15DD" w:rsidRPr="00693A8F" w:rsidRDefault="007D15DD" w:rsidP="00693A8F">
      <w:r w:rsidRPr="00693A8F">
        <w:t>A) локальные;</w:t>
      </w:r>
    </w:p>
    <w:p w:rsidR="007D15DD" w:rsidRPr="00693A8F" w:rsidRDefault="007D15DD" w:rsidP="00693A8F">
      <w:r w:rsidRPr="00693A8F">
        <w:t>B) программа-обозреватель ресурсов интернет;) электронная почта;) модем;) поисковый сервер;</w:t>
      </w:r>
    </w:p>
    <w:p w:rsidR="007D15DD" w:rsidRPr="00693A8F" w:rsidRDefault="007D15DD" w:rsidP="00693A8F">
      <w:r w:rsidRPr="00693A8F">
        <w:t>35.</w:t>
      </w:r>
    </w:p>
    <w:p w:rsidR="007D15DD" w:rsidRPr="00693A8F" w:rsidRDefault="007D15DD" w:rsidP="00693A8F">
      <w:r w:rsidRPr="00693A8F">
        <w:t xml:space="preserve">Домен -это …? </w:t>
      </w:r>
    </w:p>
    <w:p w:rsidR="007D15DD" w:rsidRPr="00693A8F" w:rsidRDefault="007D15DD" w:rsidP="00693A8F">
      <w:r w:rsidRPr="00693A8F">
        <w:t>A) часть адреса, определяющая адрес компьютера пользователя в сети;) программа-обозреватель ресурсов интернет;) электронная почта;) модем;) поисковый сервер;</w:t>
      </w:r>
    </w:p>
    <w:p w:rsidR="007D15DD" w:rsidRPr="00693A8F" w:rsidRDefault="007D15DD" w:rsidP="00693A8F">
      <w:r w:rsidRPr="00693A8F">
        <w:t>36.</w:t>
      </w:r>
    </w:p>
    <w:p w:rsidR="007D15DD" w:rsidRPr="00693A8F" w:rsidRDefault="007D15DD" w:rsidP="00693A8F">
      <w:r w:rsidRPr="00693A8F">
        <w:t xml:space="preserve">Укажите назначение службы интернет FTP …? </w:t>
      </w:r>
    </w:p>
    <w:p w:rsidR="007D15DD" w:rsidRPr="00693A8F" w:rsidRDefault="007D15DD" w:rsidP="00693A8F">
      <w:r w:rsidRPr="00693A8F">
        <w:t>A) часть адреса, определяющая адрес компьютера пользователя в сети;) программа-обозреватель ресурсов интернет;) электронная почта;</w:t>
      </w:r>
    </w:p>
    <w:p w:rsidR="007D15DD" w:rsidRPr="00693A8F" w:rsidRDefault="007D15DD" w:rsidP="00693A8F">
      <w:r w:rsidRPr="00693A8F">
        <w:t>D) служба передачи файлов;) служба тестирования;</w:t>
      </w:r>
    </w:p>
    <w:p w:rsidR="007D15DD" w:rsidRPr="00693A8F" w:rsidRDefault="007D15DD" w:rsidP="00693A8F">
      <w:r w:rsidRPr="00693A8F">
        <w:t>37.</w:t>
      </w:r>
    </w:p>
    <w:p w:rsidR="007D15DD" w:rsidRPr="00693A8F" w:rsidRDefault="007D15DD" w:rsidP="00693A8F">
      <w:r w:rsidRPr="00693A8F">
        <w:t xml:space="preserve">Открытие нового шаблона электронного письма в программе Outlook Express происходит по щелчку на кнопку …? </w:t>
      </w:r>
    </w:p>
    <w:p w:rsidR="007D15DD" w:rsidRPr="00693A8F" w:rsidRDefault="007D15DD" w:rsidP="00693A8F">
      <w:r w:rsidRPr="00693A8F">
        <w:t>A) часть адреса, определяющая адрес компьютера пользователя в сети;) отправить;) копировать;</w:t>
      </w:r>
    </w:p>
    <w:p w:rsidR="007D15DD" w:rsidRPr="00693A8F" w:rsidRDefault="007D15DD" w:rsidP="00693A8F">
      <w:r w:rsidRPr="00693A8F">
        <w:t>D) создать;) форматировать;</w:t>
      </w:r>
    </w:p>
    <w:p w:rsidR="007D15DD" w:rsidRPr="00693A8F" w:rsidRDefault="007D15DD" w:rsidP="00693A8F">
      <w:r w:rsidRPr="00693A8F">
        <w:t>38.</w:t>
      </w:r>
    </w:p>
    <w:p w:rsidR="007D15DD" w:rsidRPr="00693A8F" w:rsidRDefault="007D15DD" w:rsidP="00693A8F">
      <w:r w:rsidRPr="00693A8F">
        <w:t xml:space="preserve">В электронном почтовом адресе после знака собачка записывается …? </w:t>
      </w:r>
    </w:p>
    <w:p w:rsidR="007D15DD" w:rsidRPr="00693A8F" w:rsidRDefault="007D15DD" w:rsidP="00693A8F">
      <w:r w:rsidRPr="00693A8F">
        <w:t>A) имя пользователя;</w:t>
      </w:r>
    </w:p>
    <w:p w:rsidR="007D15DD" w:rsidRPr="00693A8F" w:rsidRDefault="007D15DD" w:rsidP="00693A8F">
      <w:r w:rsidRPr="00693A8F">
        <w:t>B) название домена;) имя сервера;) создать;) имя провайдера;</w:t>
      </w:r>
    </w:p>
    <w:p w:rsidR="007D15DD" w:rsidRPr="00693A8F" w:rsidRDefault="007D15DD" w:rsidP="00693A8F">
      <w:r w:rsidRPr="00693A8F">
        <w:t>39.</w:t>
      </w:r>
    </w:p>
    <w:p w:rsidR="007D15DD" w:rsidRPr="00693A8F" w:rsidRDefault="007D15DD" w:rsidP="00693A8F">
      <w:r w:rsidRPr="00693A8F">
        <w:t xml:space="preserve">Укажите назначение службы Internet E-mail…? </w:t>
      </w:r>
    </w:p>
    <w:p w:rsidR="007D15DD" w:rsidRPr="00693A8F" w:rsidRDefault="007D15DD" w:rsidP="00693A8F">
      <w:r w:rsidRPr="00693A8F">
        <w:t>A) имя пользователя;</w:t>
      </w:r>
    </w:p>
    <w:p w:rsidR="007D15DD" w:rsidRPr="00693A8F" w:rsidRDefault="007D15DD" w:rsidP="00693A8F">
      <w:r w:rsidRPr="00693A8F">
        <w:t>B) электронная почта (почтовый сервер);) служба знакомств;) служба тестирования;) имя провайдера;</w:t>
      </w:r>
    </w:p>
    <w:p w:rsidR="007D15DD" w:rsidRPr="00693A8F" w:rsidRDefault="007D15DD" w:rsidP="00693A8F">
      <w:r w:rsidRPr="00693A8F">
        <w:t>40.</w:t>
      </w:r>
    </w:p>
    <w:p w:rsidR="007D15DD" w:rsidRPr="00693A8F" w:rsidRDefault="007D15DD" w:rsidP="00693A8F">
      <w:r w:rsidRPr="00693A8F">
        <w:t xml:space="preserve">Что такое смайлик…? </w:t>
      </w:r>
    </w:p>
    <w:p w:rsidR="007D15DD" w:rsidRPr="00693A8F" w:rsidRDefault="007D15DD" w:rsidP="00693A8F">
      <w:r w:rsidRPr="00693A8F">
        <w:t>A) имя пользователя;) электронная почта (почтовый сервер);) символ провайдера;) служба тестирования;</w:t>
      </w:r>
    </w:p>
    <w:p w:rsidR="007D15DD" w:rsidRPr="00693A8F" w:rsidRDefault="007D15DD" w:rsidP="00693A8F">
      <w:r w:rsidRPr="00693A8F">
        <w:t>E) эмоциональный символ;</w:t>
      </w:r>
    </w:p>
    <w:p w:rsidR="007D15DD" w:rsidRPr="00693A8F" w:rsidRDefault="007D15DD" w:rsidP="00693A8F">
      <w:r w:rsidRPr="00693A8F">
        <w:t>41.</w:t>
      </w:r>
    </w:p>
    <w:p w:rsidR="007D15DD" w:rsidRPr="00693A8F" w:rsidRDefault="007D15DD" w:rsidP="00693A8F">
      <w:r w:rsidRPr="00693A8F">
        <w:t xml:space="preserve">Отправка электронных писем в программе Outlook Express происходит по щелчку на кнопку…? </w:t>
      </w:r>
    </w:p>
    <w:p w:rsidR="007D15DD" w:rsidRPr="00693A8F" w:rsidRDefault="007D15DD" w:rsidP="00693A8F">
      <w:r w:rsidRPr="00693A8F">
        <w:t>A) копировать;) создать;</w:t>
      </w:r>
    </w:p>
    <w:p w:rsidR="007D15DD" w:rsidRPr="00693A8F" w:rsidRDefault="007D15DD" w:rsidP="00693A8F">
      <w:r w:rsidRPr="00693A8F">
        <w:t>C) отправить;) доставить;) эмоциональный символ;</w:t>
      </w:r>
    </w:p>
    <w:p w:rsidR="007D15DD" w:rsidRPr="00693A8F" w:rsidRDefault="007D15DD" w:rsidP="00693A8F">
      <w:r w:rsidRPr="00693A8F">
        <w:t>42.</w:t>
      </w:r>
    </w:p>
    <w:p w:rsidR="007D15DD" w:rsidRPr="00693A8F" w:rsidRDefault="007D15DD" w:rsidP="00693A8F">
      <w:r w:rsidRPr="00693A8F">
        <w:t xml:space="preserve">Какие команды необходимо выполнить для создания новой учетной записи в программе Outlook Express …? </w:t>
      </w:r>
    </w:p>
    <w:p w:rsidR="007D15DD" w:rsidRPr="00693A8F" w:rsidRDefault="007D15DD" w:rsidP="00693A8F">
      <w:r w:rsidRPr="00693A8F">
        <w:t>A) Сервис-Учётные записи –Заменить- Почта;</w:t>
      </w:r>
    </w:p>
    <w:p w:rsidR="007D15DD" w:rsidRPr="00693A8F" w:rsidRDefault="007D15DD" w:rsidP="00693A8F">
      <w:r w:rsidRPr="00693A8F">
        <w:t>B) Сервис - Учётные записи -Создать;) Сервис-Отправить;) доставить;) Сервис - Учётные Добавить- Почта;</w:t>
      </w:r>
    </w:p>
    <w:p w:rsidR="007D15DD" w:rsidRPr="00693A8F" w:rsidRDefault="007D15DD" w:rsidP="00693A8F">
      <w:r w:rsidRPr="00693A8F">
        <w:t>43.</w:t>
      </w:r>
    </w:p>
    <w:p w:rsidR="007D15DD" w:rsidRPr="00693A8F" w:rsidRDefault="007D15DD" w:rsidP="00693A8F">
      <w:r w:rsidRPr="00693A8F">
        <w:t xml:space="preserve">Укажите наиболее правильный ответ. Электронная почта …? </w:t>
      </w:r>
    </w:p>
    <w:p w:rsidR="007D15DD" w:rsidRPr="00693A8F" w:rsidRDefault="007D15DD" w:rsidP="00693A8F">
      <w:r w:rsidRPr="00693A8F">
        <w:t>A) организует службу передачи сообщений с помощью почтовых адресов пользователей;) Сервис - Учётные записи -Создать;) Сервис-Отправить;) доставить;) Сервис - Учётные Добавить- Почта;</w:t>
      </w:r>
    </w:p>
    <w:p w:rsidR="007D15DD" w:rsidRPr="00693A8F" w:rsidRDefault="007D15DD" w:rsidP="00693A8F">
      <w:r w:rsidRPr="00693A8F">
        <w:t>44.</w:t>
      </w:r>
    </w:p>
    <w:p w:rsidR="007D15DD" w:rsidRPr="00693A8F" w:rsidRDefault="007D15DD" w:rsidP="00693A8F">
      <w:r w:rsidRPr="00693A8F">
        <w:t xml:space="preserve">Чтобы войти в ящик электронной почты сети Интернет, нужно знать…? </w:t>
      </w:r>
    </w:p>
    <w:p w:rsidR="007D15DD" w:rsidRPr="00693A8F" w:rsidRDefault="007D15DD" w:rsidP="00693A8F">
      <w:r w:rsidRPr="00693A8F">
        <w:t>A) организует службу передачи сообщений с помощью почтовых адресов пользователей;) Сервис - Учётные записи -Создать;) Сервис-Отправить;</w:t>
      </w:r>
    </w:p>
    <w:p w:rsidR="007D15DD" w:rsidRPr="00693A8F" w:rsidRDefault="007D15DD" w:rsidP="00693A8F">
      <w:r w:rsidRPr="00693A8F">
        <w:t>D) логин и пароль пользователя;) Сервис - Учётные Добавить- Почта;</w:t>
      </w:r>
    </w:p>
    <w:p w:rsidR="007D15DD" w:rsidRPr="00693A8F" w:rsidRDefault="007D15DD" w:rsidP="00693A8F">
      <w:r w:rsidRPr="00693A8F">
        <w:t>45.</w:t>
      </w:r>
    </w:p>
    <w:p w:rsidR="007D15DD" w:rsidRPr="00693A8F" w:rsidRDefault="007D15DD" w:rsidP="00693A8F">
      <w:r w:rsidRPr="00693A8F">
        <w:t xml:space="preserve">Можно ли прикрепит файл к электронному письму …? </w:t>
      </w:r>
    </w:p>
    <w:p w:rsidR="007D15DD" w:rsidRPr="00693A8F" w:rsidRDefault="007D15DD" w:rsidP="00693A8F">
      <w:r w:rsidRPr="00693A8F">
        <w:t>A) да;</w:t>
      </w:r>
    </w:p>
    <w:p w:rsidR="007D15DD" w:rsidRPr="00693A8F" w:rsidRDefault="007D15DD" w:rsidP="00693A8F">
      <w:r w:rsidRPr="00693A8F">
        <w:t>B) Сервис - Учётные записи -Создать;) нет;) можно, если файл текстовый;) можно, если файл графический;</w:t>
      </w:r>
    </w:p>
    <w:p w:rsidR="007D15DD" w:rsidRPr="00693A8F" w:rsidRDefault="007D15DD" w:rsidP="00693A8F">
      <w:r w:rsidRPr="00693A8F">
        <w:t>46.</w:t>
      </w:r>
    </w:p>
    <w:p w:rsidR="007D15DD" w:rsidRPr="00693A8F" w:rsidRDefault="007D15DD" w:rsidP="00693A8F">
      <w:r w:rsidRPr="00693A8F">
        <w:t xml:space="preserve">Что нужно знать пользователю локальной сети, чтобы найти ему нужный компьютер…? </w:t>
      </w:r>
    </w:p>
    <w:p w:rsidR="007D15DD" w:rsidRPr="00693A8F" w:rsidRDefault="007D15DD" w:rsidP="00693A8F">
      <w:r w:rsidRPr="00693A8F">
        <w:t>A) цвет системного блока;</w:t>
      </w:r>
    </w:p>
    <w:p w:rsidR="007D15DD" w:rsidRPr="00693A8F" w:rsidRDefault="007D15DD" w:rsidP="00693A8F">
      <w:r w:rsidRPr="00693A8F">
        <w:t>B) имя компьютера;) имя монитора;) можно, если файл текстовый;) есть у компьютера модем;</w:t>
      </w:r>
    </w:p>
    <w:p w:rsidR="007D15DD" w:rsidRPr="00693A8F" w:rsidRDefault="007D15DD" w:rsidP="00693A8F">
      <w:r w:rsidRPr="00693A8F">
        <w:t>47.</w:t>
      </w:r>
    </w:p>
    <w:p w:rsidR="007D15DD" w:rsidRPr="00693A8F" w:rsidRDefault="007D15DD" w:rsidP="00693A8F">
      <w:r w:rsidRPr="00693A8F">
        <w:t xml:space="preserve">Группа из нескольких компьютеров, соединённых между собой посредством кабелей,-это…? </w:t>
      </w:r>
    </w:p>
    <w:p w:rsidR="007D15DD" w:rsidRPr="00693A8F" w:rsidRDefault="007D15DD" w:rsidP="00693A8F">
      <w:r w:rsidRPr="00693A8F">
        <w:t>A) локальная сеть;) глобальная сеть;) имя монитора;) можно, если файл текстовый;) топология;</w:t>
      </w:r>
    </w:p>
    <w:p w:rsidR="007D15DD" w:rsidRPr="00693A8F" w:rsidRDefault="007D15DD" w:rsidP="00693A8F">
      <w:r w:rsidRPr="00693A8F">
        <w:t>48.</w:t>
      </w:r>
    </w:p>
    <w:p w:rsidR="007D15DD" w:rsidRPr="00693A8F" w:rsidRDefault="007D15DD" w:rsidP="00693A8F">
      <w:r w:rsidRPr="00693A8F">
        <w:t xml:space="preserve">Передача данных между собой компьютерами локальной сети происходит посредством…? </w:t>
      </w:r>
    </w:p>
    <w:p w:rsidR="007D15DD" w:rsidRPr="00693A8F" w:rsidRDefault="007D15DD" w:rsidP="00693A8F">
      <w:r w:rsidRPr="00693A8F">
        <w:t>A) принтера;</w:t>
      </w:r>
    </w:p>
    <w:p w:rsidR="007D15DD" w:rsidRPr="00693A8F" w:rsidRDefault="007D15DD" w:rsidP="00693A8F">
      <w:r w:rsidRPr="00693A8F">
        <w:t>B) монитора;) модема;) телефона;</w:t>
      </w:r>
    </w:p>
    <w:p w:rsidR="007D15DD" w:rsidRPr="00693A8F" w:rsidRDefault="007D15DD" w:rsidP="00693A8F">
      <w:r w:rsidRPr="00693A8F">
        <w:t>E) концентратора (хаба);</w:t>
      </w:r>
    </w:p>
    <w:p w:rsidR="007D15DD" w:rsidRPr="00693A8F" w:rsidRDefault="007D15DD" w:rsidP="00693A8F">
      <w:r w:rsidRPr="00693A8F">
        <w:t>49.</w:t>
      </w:r>
    </w:p>
    <w:p w:rsidR="007D15DD" w:rsidRPr="00693A8F" w:rsidRDefault="007D15DD" w:rsidP="00693A8F">
      <w:r w:rsidRPr="00693A8F">
        <w:t xml:space="preserve">Какой значок на рабочем столе предназначен для работы с локальной сетью…? </w:t>
      </w:r>
    </w:p>
    <w:p w:rsidR="007D15DD" w:rsidRPr="00693A8F" w:rsidRDefault="007D15DD" w:rsidP="00693A8F">
      <w:r w:rsidRPr="00693A8F">
        <w:t>A) Мой компьютер;</w:t>
      </w:r>
    </w:p>
    <w:p w:rsidR="007D15DD" w:rsidRPr="00693A8F" w:rsidRDefault="007D15DD" w:rsidP="00693A8F">
      <w:r w:rsidRPr="00693A8F">
        <w:t>B) Корзина;</w:t>
      </w:r>
    </w:p>
    <w:p w:rsidR="007D15DD" w:rsidRPr="00693A8F" w:rsidRDefault="007D15DD" w:rsidP="00693A8F">
      <w:r w:rsidRPr="00693A8F">
        <w:t>C) Сетевое окружение;) Мои документы;) концентратора (хаба);</w:t>
      </w:r>
    </w:p>
    <w:p w:rsidR="007D15DD" w:rsidRPr="00693A8F" w:rsidRDefault="007D15DD" w:rsidP="00693A8F">
      <w:r w:rsidRPr="00693A8F">
        <w:t>50.</w:t>
      </w:r>
    </w:p>
    <w:p w:rsidR="007D15DD" w:rsidRPr="00693A8F" w:rsidRDefault="007D15DD" w:rsidP="00693A8F">
      <w:r w:rsidRPr="00693A8F">
        <w:t xml:space="preserve">Для чего нужно знать имя компьютера в сети…? </w:t>
      </w:r>
    </w:p>
    <w:p w:rsidR="007D15DD" w:rsidRPr="00693A8F" w:rsidRDefault="007D15DD" w:rsidP="00693A8F">
      <w:r w:rsidRPr="00693A8F">
        <w:t>A) для того, чтобы выключить;</w:t>
      </w:r>
    </w:p>
    <w:p w:rsidR="007D15DD" w:rsidRPr="00693A8F" w:rsidRDefault="007D15DD" w:rsidP="00693A8F">
      <w:r w:rsidRPr="00693A8F">
        <w:t>B) для поиска компьютера в сети;) для эстетического вида;) Мои документы;) концентратора (хаба);</w:t>
      </w:r>
    </w:p>
    <w:p w:rsidR="007D15DD" w:rsidRPr="00693A8F" w:rsidRDefault="007D15DD" w:rsidP="00693A8F">
      <w:r w:rsidRPr="00693A8F">
        <w:t>51.</w:t>
      </w:r>
    </w:p>
    <w:p w:rsidR="007D15DD" w:rsidRPr="00693A8F" w:rsidRDefault="007D15DD" w:rsidP="00693A8F">
      <w:r w:rsidRPr="00693A8F">
        <w:t xml:space="preserve">Имя компьютера в локальной сети можно посмотреть с помощью команд…? </w:t>
      </w:r>
    </w:p>
    <w:p w:rsidR="007D15DD" w:rsidRPr="00693A8F" w:rsidRDefault="007D15DD" w:rsidP="00693A8F">
      <w:r w:rsidRPr="00693A8F">
        <w:t>A) контекстное меню значка Мой компьютер-Свойства-Общие;) контекстное меню значка Мой компьютер-Свойства-Дополнительно;</w:t>
      </w:r>
    </w:p>
    <w:p w:rsidR="007D15DD" w:rsidRPr="00693A8F" w:rsidRDefault="007D15DD" w:rsidP="00693A8F">
      <w:r w:rsidRPr="00693A8F">
        <w:t>C) контекстное меню значка Мой компьютер-Свойства-Имя компьютера;) Мои документы;) контекстное меню значка Мой компьютер-Свойства-Оборудования;</w:t>
      </w:r>
    </w:p>
    <w:p w:rsidR="007D15DD" w:rsidRPr="00693A8F" w:rsidRDefault="007D15DD" w:rsidP="00693A8F">
      <w:r w:rsidRPr="00693A8F">
        <w:t>52.</w:t>
      </w:r>
    </w:p>
    <w:p w:rsidR="007D15DD" w:rsidRPr="00693A8F" w:rsidRDefault="007D15DD" w:rsidP="00693A8F">
      <w:r w:rsidRPr="00693A8F">
        <w:t xml:space="preserve">Сетевой принтер-это…? </w:t>
      </w:r>
    </w:p>
    <w:p w:rsidR="007D15DD" w:rsidRPr="00693A8F" w:rsidRDefault="007D15DD" w:rsidP="00693A8F">
      <w:r w:rsidRPr="00693A8F">
        <w:t>A) контекстное меню значка Мой компьютер-Свойства-Общие;) цветовой принтер;) лазерный принтер;</w:t>
      </w:r>
    </w:p>
    <w:p w:rsidR="007D15DD" w:rsidRPr="00693A8F" w:rsidRDefault="007D15DD" w:rsidP="00693A8F">
      <w:r w:rsidRPr="00693A8F">
        <w:t>D) принтер с общим доступом отдельных пользователей;) принтер, стоящий у каждого компьютера в локальной сети;</w:t>
      </w:r>
    </w:p>
    <w:p w:rsidR="007D15DD" w:rsidRPr="00693A8F" w:rsidRDefault="007D15DD" w:rsidP="00693A8F">
      <w:r w:rsidRPr="00693A8F">
        <w:t>53.</w:t>
      </w:r>
    </w:p>
    <w:p w:rsidR="007D15DD" w:rsidRPr="00693A8F" w:rsidRDefault="007D15DD" w:rsidP="00693A8F">
      <w:r w:rsidRPr="00693A8F">
        <w:t xml:space="preserve">Локальная сеть служит для…? </w:t>
      </w:r>
    </w:p>
    <w:p w:rsidR="007D15DD" w:rsidRPr="00693A8F" w:rsidRDefault="007D15DD" w:rsidP="00693A8F">
      <w:r w:rsidRPr="00693A8F">
        <w:t>A) безопасности работы за компьютером;) повышения скорости печати;) лазерный принтер;</w:t>
      </w:r>
    </w:p>
    <w:p w:rsidR="007D15DD" w:rsidRPr="00693A8F" w:rsidRDefault="007D15DD" w:rsidP="00693A8F">
      <w:r w:rsidRPr="00693A8F">
        <w:t>D) обмена данными между компьютерами;) принтер, стоящий у каждого компьютера в локальной сети;</w:t>
      </w:r>
    </w:p>
    <w:p w:rsidR="007D15DD" w:rsidRPr="00693A8F" w:rsidRDefault="007D15DD" w:rsidP="00693A8F">
      <w:r w:rsidRPr="00693A8F">
        <w:t>54.</w:t>
      </w:r>
    </w:p>
    <w:p w:rsidR="007D15DD" w:rsidRPr="00693A8F" w:rsidRDefault="007D15DD" w:rsidP="00693A8F">
      <w:r w:rsidRPr="00693A8F">
        <w:t>Клавиши Alt, Ctrl, Shift называются…?</w:t>
      </w:r>
    </w:p>
    <w:p w:rsidR="007D15DD" w:rsidRPr="00693A8F" w:rsidRDefault="007D15DD" w:rsidP="00693A8F">
      <w:r w:rsidRPr="00693A8F">
        <w:t>A) управляющими;) редактирующими;) командными;</w:t>
      </w:r>
    </w:p>
    <w:p w:rsidR="007D15DD" w:rsidRPr="00693A8F" w:rsidRDefault="007D15DD" w:rsidP="00693A8F">
      <w:r w:rsidRPr="00693A8F">
        <w:t>D) функциональными;</w:t>
      </w:r>
    </w:p>
    <w:p w:rsidR="007D15DD" w:rsidRPr="00693A8F" w:rsidRDefault="007D15DD" w:rsidP="00693A8F">
      <w:r w:rsidRPr="00693A8F">
        <w:t xml:space="preserve">E) все ответы не правильны; </w:t>
      </w:r>
    </w:p>
    <w:p w:rsidR="007D15DD" w:rsidRPr="00693A8F" w:rsidRDefault="007D15DD" w:rsidP="00693A8F">
      <w:r w:rsidRPr="00693A8F">
        <w:t>55.</w:t>
      </w:r>
    </w:p>
    <w:p w:rsidR="007D15DD" w:rsidRPr="00693A8F" w:rsidRDefault="007D15DD" w:rsidP="00693A8F">
      <w:r w:rsidRPr="00693A8F">
        <w:t>Клавиши отменяющая команду (отмена) -…?</w:t>
      </w:r>
    </w:p>
    <w:p w:rsidR="007D15DD" w:rsidRPr="00693A8F" w:rsidRDefault="007D15DD" w:rsidP="00693A8F">
      <w:r w:rsidRPr="00693A8F">
        <w:t>A) Enter;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B) Pause;) Insert;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D) Esc;</w:t>
      </w:r>
    </w:p>
    <w:p w:rsidR="007D15DD" w:rsidRPr="00693A8F" w:rsidRDefault="007D15DD" w:rsidP="00693A8F">
      <w:r w:rsidRPr="00693A8F">
        <w:t xml:space="preserve">E) Caps Lock; </w:t>
      </w:r>
    </w:p>
    <w:p w:rsidR="007D15DD" w:rsidRPr="00693A8F" w:rsidRDefault="007D15DD" w:rsidP="00693A8F">
      <w:r w:rsidRPr="00693A8F">
        <w:t>56.</w:t>
      </w:r>
    </w:p>
    <w:p w:rsidR="007D15DD" w:rsidRPr="00693A8F" w:rsidRDefault="007D15DD" w:rsidP="00693A8F">
      <w:r w:rsidRPr="00693A8F">
        <w:t>Рекомендуемое расстояние от глаз до экрана монитора должно быть …?</w:t>
      </w:r>
    </w:p>
    <w:p w:rsidR="007D15DD" w:rsidRPr="00693A8F" w:rsidRDefault="007D15DD" w:rsidP="00693A8F">
      <w:r w:rsidRPr="00693A8F">
        <w:t>A) 30 см;) 150 см;</w:t>
      </w:r>
    </w:p>
    <w:p w:rsidR="007D15DD" w:rsidRPr="00693A8F" w:rsidRDefault="007D15DD" w:rsidP="00693A8F">
      <w:r w:rsidRPr="00693A8F">
        <w:t>C) 70 см;</w:t>
      </w:r>
    </w:p>
    <w:p w:rsidR="007D15DD" w:rsidRPr="00693A8F" w:rsidRDefault="007D15DD" w:rsidP="00693A8F">
      <w:r w:rsidRPr="00693A8F">
        <w:t>D) 20 см;</w:t>
      </w:r>
    </w:p>
    <w:p w:rsidR="007D15DD" w:rsidRPr="00693A8F" w:rsidRDefault="007D15DD" w:rsidP="00693A8F">
      <w:r w:rsidRPr="00693A8F">
        <w:t xml:space="preserve">E) 55 см; </w:t>
      </w:r>
    </w:p>
    <w:p w:rsidR="007D15DD" w:rsidRPr="00693A8F" w:rsidRDefault="007D15DD" w:rsidP="00693A8F">
      <w:r w:rsidRPr="00693A8F">
        <w:t>57.</w:t>
      </w:r>
    </w:p>
    <w:p w:rsidR="007D15DD" w:rsidRPr="00693A8F" w:rsidRDefault="007D15DD" w:rsidP="00693A8F">
      <w:r w:rsidRPr="00693A8F">
        <w:t>Байт - это…?</w:t>
      </w:r>
    </w:p>
    <w:p w:rsidR="007D15DD" w:rsidRPr="00693A8F" w:rsidRDefault="007D15DD" w:rsidP="00693A8F">
      <w:r w:rsidRPr="00693A8F">
        <w:t>A) 10 бит;) максимальная единица информации;) 1024 бит;</w:t>
      </w:r>
    </w:p>
    <w:p w:rsidR="007D15DD" w:rsidRPr="00693A8F" w:rsidRDefault="007D15DD" w:rsidP="00693A8F">
      <w:r w:rsidRPr="00693A8F">
        <w:t>D) 8 бит;</w:t>
      </w:r>
    </w:p>
    <w:p w:rsidR="007D15DD" w:rsidRPr="00693A8F" w:rsidRDefault="007D15DD" w:rsidP="00693A8F">
      <w:r w:rsidRPr="00693A8F">
        <w:t xml:space="preserve">E) 4 бит; </w:t>
      </w:r>
    </w:p>
    <w:p w:rsidR="007D15DD" w:rsidRPr="00693A8F" w:rsidRDefault="007D15DD" w:rsidP="00693A8F">
      <w:r w:rsidRPr="00693A8F">
        <w:t>58.</w:t>
      </w:r>
    </w:p>
    <w:p w:rsidR="007D15DD" w:rsidRPr="00693A8F" w:rsidRDefault="007D15DD" w:rsidP="00693A8F">
      <w:r w:rsidRPr="00693A8F">
        <w:t>Клавиша, которая обеспечивает перемещение курсора в конец текущей строки …?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A) End;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B) Enter;) Home;</w:t>
      </w:r>
    </w:p>
    <w:p w:rsidR="007D15DD" w:rsidRPr="00693A8F" w:rsidRDefault="007D15DD" w:rsidP="00693A8F">
      <w:r w:rsidRPr="00693A8F">
        <w:t>D) Esc;</w:t>
      </w:r>
    </w:p>
    <w:p w:rsidR="007D15DD" w:rsidRPr="00693A8F" w:rsidRDefault="007D15DD" w:rsidP="00693A8F">
      <w:r w:rsidRPr="00693A8F">
        <w:t xml:space="preserve">E) 4 бит; </w:t>
      </w:r>
    </w:p>
    <w:p w:rsidR="007D15DD" w:rsidRPr="00693A8F" w:rsidRDefault="007D15DD" w:rsidP="00693A8F">
      <w:r w:rsidRPr="00693A8F">
        <w:t>59.</w:t>
      </w:r>
    </w:p>
    <w:p w:rsidR="007D15DD" w:rsidRPr="00693A8F" w:rsidRDefault="007D15DD" w:rsidP="00693A8F">
      <w:r w:rsidRPr="00693A8F">
        <w:t>Единицы измерения информации…?</w:t>
      </w:r>
    </w:p>
    <w:p w:rsidR="007D15DD" w:rsidRPr="00693A8F" w:rsidRDefault="007D15DD" w:rsidP="00693A8F">
      <w:r w:rsidRPr="00693A8F">
        <w:t>A) стек, регистр;</w:t>
      </w:r>
    </w:p>
    <w:p w:rsidR="007D15DD" w:rsidRPr="00693A8F" w:rsidRDefault="007D15DD" w:rsidP="00693A8F">
      <w:r w:rsidRPr="00693A8F">
        <w:t>B) байт, стек;</w:t>
      </w:r>
    </w:p>
    <w:p w:rsidR="007D15DD" w:rsidRPr="00693A8F" w:rsidRDefault="007D15DD" w:rsidP="00693A8F">
      <w:r w:rsidRPr="00693A8F">
        <w:t>C) бит, байт;</w:t>
      </w:r>
    </w:p>
    <w:p w:rsidR="007D15DD" w:rsidRPr="00693A8F" w:rsidRDefault="007D15DD" w:rsidP="00693A8F">
      <w:r w:rsidRPr="00693A8F">
        <w:t>D) бит, слот;</w:t>
      </w:r>
    </w:p>
    <w:p w:rsidR="007D15DD" w:rsidRPr="00693A8F" w:rsidRDefault="007D15DD" w:rsidP="00693A8F">
      <w:r w:rsidRPr="00693A8F">
        <w:t xml:space="preserve">E) байт, стек; </w:t>
      </w:r>
    </w:p>
    <w:p w:rsidR="007D15DD" w:rsidRPr="00693A8F" w:rsidRDefault="007D15DD" w:rsidP="00693A8F">
      <w:r w:rsidRPr="00693A8F">
        <w:t>60.</w:t>
      </w:r>
    </w:p>
    <w:p w:rsidR="007D15DD" w:rsidRPr="00693A8F" w:rsidRDefault="007D15DD" w:rsidP="00693A8F">
      <w:r w:rsidRPr="00693A8F">
        <w:t>Устройство для вывода информации на экран-…?</w:t>
      </w:r>
    </w:p>
    <w:p w:rsidR="007D15DD" w:rsidRPr="00693A8F" w:rsidRDefault="007D15DD" w:rsidP="00693A8F">
      <w:r w:rsidRPr="00693A8F">
        <w:t>A) принтер;</w:t>
      </w:r>
    </w:p>
    <w:p w:rsidR="007D15DD" w:rsidRPr="00693A8F" w:rsidRDefault="007D15DD" w:rsidP="00693A8F">
      <w:r w:rsidRPr="00693A8F">
        <w:t>B) монитор;) клавиатура;</w:t>
      </w:r>
    </w:p>
    <w:p w:rsidR="007D15DD" w:rsidRPr="00693A8F" w:rsidRDefault="007D15DD" w:rsidP="00693A8F">
      <w:r w:rsidRPr="00693A8F">
        <w:t>D) сканер;</w:t>
      </w:r>
    </w:p>
    <w:p w:rsidR="007D15DD" w:rsidRPr="00693A8F" w:rsidRDefault="007D15DD" w:rsidP="00693A8F">
      <w:r w:rsidRPr="00693A8F">
        <w:t xml:space="preserve">E) микрофон; </w:t>
      </w:r>
    </w:p>
    <w:p w:rsidR="007D15DD" w:rsidRPr="00693A8F" w:rsidRDefault="007D15DD" w:rsidP="00693A8F">
      <w:r w:rsidRPr="00693A8F">
        <w:t>61.</w:t>
      </w:r>
    </w:p>
    <w:p w:rsidR="007D15DD" w:rsidRPr="00693A8F" w:rsidRDefault="007D15DD" w:rsidP="00693A8F">
      <w:r w:rsidRPr="00693A8F">
        <w:t>Интервалы времени при работе с компьютером следует делать…?</w:t>
      </w:r>
    </w:p>
    <w:p w:rsidR="007D15DD" w:rsidRPr="00693A8F" w:rsidRDefault="007D15DD" w:rsidP="00693A8F">
      <w:r w:rsidRPr="00693A8F">
        <w:t>A) через каждые четыре часа;</w:t>
      </w:r>
    </w:p>
    <w:p w:rsidR="007D15DD" w:rsidRPr="00693A8F" w:rsidRDefault="007D15DD" w:rsidP="00693A8F">
      <w:r w:rsidRPr="00693A8F">
        <w:t>B) через каждые пять часов;) через каждые два часа;</w:t>
      </w:r>
    </w:p>
    <w:p w:rsidR="007D15DD" w:rsidRPr="00693A8F" w:rsidRDefault="007D15DD" w:rsidP="00693A8F">
      <w:r w:rsidRPr="00693A8F">
        <w:t>D) сканер;</w:t>
      </w:r>
    </w:p>
    <w:p w:rsidR="007D15DD" w:rsidRPr="00693A8F" w:rsidRDefault="007D15DD" w:rsidP="00693A8F">
      <w:r w:rsidRPr="00693A8F">
        <w:t xml:space="preserve">E) через каждый час; </w:t>
      </w:r>
    </w:p>
    <w:p w:rsidR="007D15DD" w:rsidRPr="00693A8F" w:rsidRDefault="007D15DD" w:rsidP="00693A8F">
      <w:r w:rsidRPr="00693A8F">
        <w:t>62.</w:t>
      </w:r>
    </w:p>
    <w:p w:rsidR="007D15DD" w:rsidRPr="00693A8F" w:rsidRDefault="007D15DD" w:rsidP="00693A8F">
      <w:r w:rsidRPr="00693A8F">
        <w:t>К устройстве вывода информации относятся…?</w:t>
      </w:r>
    </w:p>
    <w:p w:rsidR="007D15DD" w:rsidRPr="00693A8F" w:rsidRDefault="007D15DD" w:rsidP="00693A8F">
      <w:r w:rsidRPr="00693A8F">
        <w:t>A) принтер;</w:t>
      </w:r>
    </w:p>
    <w:p w:rsidR="007D15DD" w:rsidRPr="00693A8F" w:rsidRDefault="007D15DD" w:rsidP="00693A8F">
      <w:r w:rsidRPr="00693A8F">
        <w:t>B) монитор;) клавиатура;</w:t>
      </w:r>
    </w:p>
    <w:p w:rsidR="007D15DD" w:rsidRPr="00693A8F" w:rsidRDefault="007D15DD" w:rsidP="00693A8F">
      <w:r w:rsidRPr="00693A8F">
        <w:t>D) байт;</w:t>
      </w:r>
    </w:p>
    <w:p w:rsidR="007D15DD" w:rsidRPr="00693A8F" w:rsidRDefault="007D15DD" w:rsidP="00693A8F">
      <w:r w:rsidRPr="00693A8F">
        <w:t xml:space="preserve">E) через каждый час; </w:t>
      </w:r>
    </w:p>
    <w:p w:rsidR="007D15DD" w:rsidRPr="00693A8F" w:rsidRDefault="007D15DD" w:rsidP="00693A8F">
      <w:r w:rsidRPr="00693A8F">
        <w:t>63.</w:t>
      </w:r>
    </w:p>
    <w:p w:rsidR="007D15DD" w:rsidRPr="00693A8F" w:rsidRDefault="007D15DD" w:rsidP="00693A8F">
      <w:r w:rsidRPr="00693A8F">
        <w:t>Клавиша подтверждающая команду (ввод) …?</w:t>
      </w:r>
    </w:p>
    <w:p w:rsidR="007D15DD" w:rsidRPr="00693A8F" w:rsidRDefault="007D15DD" w:rsidP="00693A8F">
      <w:r w:rsidRPr="00693A8F">
        <w:t>A) Insert;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>B) Enter;) Esc;</w:t>
      </w:r>
    </w:p>
    <w:p w:rsidR="007D15DD" w:rsidRPr="00693A8F" w:rsidRDefault="007D15DD" w:rsidP="00693A8F">
      <w:pPr>
        <w:rPr>
          <w:lang w:val="en-US"/>
        </w:rPr>
      </w:pPr>
      <w:r w:rsidRPr="00693A8F">
        <w:rPr>
          <w:lang w:val="en-US"/>
        </w:rPr>
        <w:t xml:space="preserve">D) </w:t>
      </w:r>
      <w:r w:rsidRPr="00693A8F">
        <w:t>байт</w:t>
      </w:r>
      <w:r w:rsidRPr="00693A8F">
        <w:rPr>
          <w:lang w:val="en-US"/>
        </w:rPr>
        <w:t>;</w:t>
      </w:r>
    </w:p>
    <w:p w:rsidR="007D15DD" w:rsidRPr="00693A8F" w:rsidRDefault="007D15DD" w:rsidP="00693A8F">
      <w:r w:rsidRPr="00693A8F">
        <w:t xml:space="preserve">E) Pause; </w:t>
      </w:r>
    </w:p>
    <w:p w:rsidR="007D15DD" w:rsidRPr="00693A8F" w:rsidRDefault="007D15DD" w:rsidP="00693A8F">
      <w:r w:rsidRPr="00693A8F">
        <w:t>64.</w:t>
      </w:r>
    </w:p>
    <w:p w:rsidR="007D15DD" w:rsidRPr="00693A8F" w:rsidRDefault="007D15DD" w:rsidP="00693A8F">
      <w:r w:rsidRPr="00693A8F">
        <w:t>Клавиша F1-F12 называются…?</w:t>
      </w:r>
    </w:p>
    <w:p w:rsidR="007D15DD" w:rsidRPr="00693A8F" w:rsidRDefault="007D15DD" w:rsidP="00693A8F">
      <w:r w:rsidRPr="00693A8F">
        <w:t>A) командными;</w:t>
      </w:r>
    </w:p>
    <w:p w:rsidR="007D15DD" w:rsidRPr="00693A8F" w:rsidRDefault="007D15DD" w:rsidP="00693A8F">
      <w:r w:rsidRPr="00693A8F">
        <w:t>B) функциональными;) управляющими;</w:t>
      </w:r>
    </w:p>
    <w:p w:rsidR="007D15DD" w:rsidRPr="00693A8F" w:rsidRDefault="007D15DD" w:rsidP="00693A8F">
      <w:r w:rsidRPr="00693A8F">
        <w:t>D) байт;</w:t>
      </w:r>
    </w:p>
    <w:p w:rsidR="007D15DD" w:rsidRPr="00693A8F" w:rsidRDefault="007D15DD" w:rsidP="00693A8F">
      <w:r w:rsidRPr="00693A8F">
        <w:t xml:space="preserve">E) редактирующими; </w:t>
      </w:r>
    </w:p>
    <w:p w:rsidR="007D15DD" w:rsidRPr="00693A8F" w:rsidRDefault="007D15DD" w:rsidP="00693A8F">
      <w:r w:rsidRPr="00693A8F">
        <w:t>65.</w:t>
      </w:r>
    </w:p>
    <w:p w:rsidR="007D15DD" w:rsidRPr="00693A8F" w:rsidRDefault="007D15DD" w:rsidP="00693A8F">
      <w:r w:rsidRPr="00693A8F">
        <w:t>Бит - это…?</w:t>
      </w:r>
    </w:p>
    <w:p w:rsidR="007D15DD" w:rsidRPr="00693A8F" w:rsidRDefault="007D15DD" w:rsidP="00693A8F">
      <w:r w:rsidRPr="00693A8F">
        <w:t>A) минимальная единица информации, принимающая значение 0;</w:t>
      </w:r>
    </w:p>
    <w:p w:rsidR="007D15DD" w:rsidRPr="00693A8F" w:rsidRDefault="007D15DD" w:rsidP="00693A8F">
      <w:r w:rsidRPr="00693A8F">
        <w:t>B) минимальная единица информации, принимающая значение 0 и 1;) минимальная единица информации, принимающая значение 1;</w:t>
      </w:r>
    </w:p>
    <w:p w:rsidR="007D15DD" w:rsidRPr="00693A8F" w:rsidRDefault="007D15DD" w:rsidP="00693A8F">
      <w:r w:rsidRPr="00693A8F">
        <w:t>D) логический элемент;</w:t>
      </w:r>
    </w:p>
    <w:p w:rsidR="007D15DD" w:rsidRPr="00693A8F" w:rsidRDefault="007D15DD" w:rsidP="00693A8F">
      <w:r w:rsidRPr="00693A8F">
        <w:t xml:space="preserve">E) редактирующими; </w:t>
      </w:r>
    </w:p>
    <w:p w:rsidR="007D15DD" w:rsidRPr="00693A8F" w:rsidRDefault="007D15DD" w:rsidP="00693A8F">
      <w:r w:rsidRPr="00693A8F">
        <w:t>66.</w:t>
      </w:r>
    </w:p>
    <w:p w:rsidR="007D15DD" w:rsidRPr="00693A8F" w:rsidRDefault="007D15DD" w:rsidP="00693A8F">
      <w:r w:rsidRPr="00693A8F">
        <w:t>Главное меню Windows открывается при нажатии кнопки…?</w:t>
      </w:r>
    </w:p>
    <w:p w:rsidR="007D15DD" w:rsidRPr="00693A8F" w:rsidRDefault="007D15DD" w:rsidP="00693A8F">
      <w:r w:rsidRPr="00693A8F">
        <w:t>A) Мой компьютер;</w:t>
      </w:r>
    </w:p>
    <w:p w:rsidR="007D15DD" w:rsidRPr="00693A8F" w:rsidRDefault="007D15DD" w:rsidP="00693A8F">
      <w:r w:rsidRPr="00693A8F">
        <w:t>B) Пуск;) минимальная единица информации, принимающая значение 1;</w:t>
      </w:r>
    </w:p>
    <w:p w:rsidR="007D15DD" w:rsidRPr="00693A8F" w:rsidRDefault="007D15DD" w:rsidP="00693A8F">
      <w:r w:rsidRPr="00693A8F">
        <w:t>D) Корзина;</w:t>
      </w:r>
    </w:p>
    <w:p w:rsidR="007D15DD" w:rsidRPr="00693A8F" w:rsidRDefault="007D15DD" w:rsidP="00693A8F">
      <w:r w:rsidRPr="00693A8F">
        <w:t xml:space="preserve">E) редактирующими; </w:t>
      </w:r>
    </w:p>
    <w:p w:rsidR="007D15DD" w:rsidRPr="00693A8F" w:rsidRDefault="007D15DD" w:rsidP="00693A8F">
      <w:r w:rsidRPr="00693A8F">
        <w:t>67.</w:t>
      </w:r>
    </w:p>
    <w:p w:rsidR="007D15DD" w:rsidRPr="00693A8F" w:rsidRDefault="007D15DD" w:rsidP="00693A8F">
      <w:r w:rsidRPr="00693A8F">
        <w:t>Как правильно завершить работу в операционной системе Windows …?</w:t>
      </w:r>
    </w:p>
    <w:p w:rsidR="007D15DD" w:rsidRPr="00693A8F" w:rsidRDefault="007D15DD" w:rsidP="00693A8F">
      <w:r w:rsidRPr="00693A8F">
        <w:t>A) закрыть все программы, нажать на кнопку Выключить</w:t>
      </w:r>
    </w:p>
    <w:p w:rsidR="007D15DD" w:rsidRPr="00693A8F" w:rsidRDefault="007D15DD" w:rsidP="00693A8F">
      <w:r w:rsidRPr="00693A8F">
        <w:t>B) Пуск;) минимальная единица информации, принимающая значение 1;</w:t>
      </w:r>
    </w:p>
    <w:p w:rsidR="007D15DD" w:rsidRPr="00693A8F" w:rsidRDefault="007D15DD" w:rsidP="00693A8F">
      <w:r w:rsidRPr="00693A8F">
        <w:t>D) Корзина;</w:t>
      </w:r>
    </w:p>
    <w:p w:rsidR="007D15DD" w:rsidRPr="00693A8F" w:rsidRDefault="007D15DD" w:rsidP="00693A8F">
      <w:r w:rsidRPr="00693A8F">
        <w:t xml:space="preserve">E) закрыть все программы, выбрать команду Пуск и нажать кнопку выключить; </w:t>
      </w:r>
    </w:p>
    <w:p w:rsidR="007D15DD" w:rsidRPr="00693A8F" w:rsidRDefault="007D15DD" w:rsidP="00693A8F">
      <w:r w:rsidRPr="00693A8F">
        <w:t>68.</w:t>
      </w:r>
    </w:p>
    <w:p w:rsidR="007D15DD" w:rsidRPr="00693A8F" w:rsidRDefault="007D15DD" w:rsidP="00693A8F">
      <w:r w:rsidRPr="00693A8F">
        <w:t>Что такое панель инструментов …?</w:t>
      </w:r>
    </w:p>
    <w:p w:rsidR="007D15DD" w:rsidRPr="00693A8F" w:rsidRDefault="007D15DD" w:rsidP="00693A8F">
      <w:r w:rsidRPr="00693A8F">
        <w:t>A) закрыть все программы, нажать на кнопку Выключить</w:t>
      </w:r>
    </w:p>
    <w:p w:rsidR="007D15DD" w:rsidRPr="00693A8F" w:rsidRDefault="007D15DD" w:rsidP="00693A8F">
      <w:r w:rsidRPr="00693A8F">
        <w:t>B) совокупность часто используемых команд меню, представленных кнопками с условными значками этих команд;) минимальная единица информации, принимающая значение 1;</w:t>
      </w:r>
    </w:p>
    <w:p w:rsidR="007D15DD" w:rsidRPr="00693A8F" w:rsidRDefault="007D15DD" w:rsidP="00693A8F">
      <w:r w:rsidRPr="00693A8F">
        <w:t>D) Корзина;</w:t>
      </w:r>
    </w:p>
    <w:p w:rsidR="007D15DD" w:rsidRPr="00693A8F" w:rsidRDefault="007D15DD" w:rsidP="00693A8F">
      <w:r w:rsidRPr="00693A8F">
        <w:t xml:space="preserve">E) закрыть все программы, выбрать команду Пуск и нажать кнопку выключить; </w:t>
      </w:r>
    </w:p>
    <w:p w:rsidR="007D15DD" w:rsidRPr="00693A8F" w:rsidRDefault="007D15DD" w:rsidP="00693A8F">
      <w:r w:rsidRPr="00693A8F">
        <w:t>69.</w:t>
      </w:r>
    </w:p>
    <w:p w:rsidR="007D15DD" w:rsidRPr="00693A8F" w:rsidRDefault="007D15DD" w:rsidP="00693A8F">
      <w:r w:rsidRPr="00693A8F">
        <w:t>Для чего предназначена программа WordPad…?</w:t>
      </w:r>
    </w:p>
    <w:p w:rsidR="007D15DD" w:rsidRPr="00693A8F" w:rsidRDefault="007D15DD" w:rsidP="00693A8F">
      <w:r w:rsidRPr="00693A8F">
        <w:t>A) для создания и просмотра документа небольшого размера, для форматирования и редактирования текстовых документов с расширением .txt;</w:t>
      </w:r>
    </w:p>
    <w:p w:rsidR="007D15DD" w:rsidRPr="00693A8F" w:rsidRDefault="007D15DD" w:rsidP="00693A8F">
      <w:r w:rsidRPr="00693A8F">
        <w:t>B) совокупность часто используемых команд меню, представленных кнопками с условными значками этих команд;) минимальная единица информации, принимающая значение 1;</w:t>
      </w:r>
    </w:p>
    <w:p w:rsidR="007D15DD" w:rsidRPr="00693A8F" w:rsidRDefault="007D15DD" w:rsidP="00693A8F">
      <w:r w:rsidRPr="00693A8F">
        <w:t>D) Корзина;</w:t>
      </w:r>
    </w:p>
    <w:p w:rsidR="007D15DD" w:rsidRPr="00693A8F" w:rsidRDefault="007D15DD" w:rsidP="00693A8F">
      <w:r w:rsidRPr="00693A8F">
        <w:t xml:space="preserve">E) закрыть все программы, выбрать команду Пуск и нажать кнопку выключить; </w:t>
      </w:r>
    </w:p>
    <w:p w:rsidR="007D15DD" w:rsidRPr="00693A8F" w:rsidRDefault="007D15DD" w:rsidP="00693A8F">
      <w:r w:rsidRPr="00693A8F">
        <w:t>70.</w:t>
      </w:r>
    </w:p>
    <w:p w:rsidR="007D15DD" w:rsidRPr="00693A8F" w:rsidRDefault="007D15DD" w:rsidP="00693A8F">
      <w:r w:rsidRPr="00693A8F">
        <w:t>Стандартными программами Windows являются …?</w:t>
      </w:r>
    </w:p>
    <w:p w:rsidR="007D15DD" w:rsidRPr="00693A8F" w:rsidRDefault="007D15DD" w:rsidP="00693A8F">
      <w:r w:rsidRPr="00693A8F">
        <w:t>A) Калькулятор, Блокнот, WordPad;</w:t>
      </w:r>
    </w:p>
    <w:p w:rsidR="007D15DD" w:rsidRPr="00693A8F" w:rsidRDefault="007D15DD" w:rsidP="00693A8F">
      <w:r w:rsidRPr="00693A8F">
        <w:t>B) Microsoft Word, Калькулятор, Блокнот, WordPad;) минимальная единица информации, принимающая значение 1;</w:t>
      </w:r>
    </w:p>
    <w:p w:rsidR="007D15DD" w:rsidRPr="00693A8F" w:rsidRDefault="007D15DD" w:rsidP="00693A8F">
      <w:r w:rsidRPr="00693A8F">
        <w:t>D) Microsoft Ms Word, Microsoft Ms Excel, Microsoft Ms Power Point;</w:t>
      </w:r>
    </w:p>
    <w:p w:rsidR="007D15DD" w:rsidRPr="00693A8F" w:rsidRDefault="007D15DD" w:rsidP="00693A8F">
      <w:r w:rsidRPr="00693A8F">
        <w:t xml:space="preserve">E) закрыть все программы, выбрать команду Пуск и нажать кнопку выключить; </w:t>
      </w:r>
    </w:p>
    <w:p w:rsidR="007D15DD" w:rsidRPr="00693A8F" w:rsidRDefault="007D15DD" w:rsidP="00693A8F">
      <w:r w:rsidRPr="00693A8F">
        <w:t xml:space="preserve">71. </w:t>
      </w:r>
    </w:p>
    <w:p w:rsidR="007D15DD" w:rsidRPr="00693A8F" w:rsidRDefault="007D15DD" w:rsidP="00693A8F">
      <w:r w:rsidRPr="00693A8F">
        <w:t>Структура информатика, в каком виде?</w:t>
      </w:r>
    </w:p>
    <w:p w:rsidR="007D15DD" w:rsidRPr="00693A8F" w:rsidRDefault="007D15DD" w:rsidP="00693A8F">
      <w:r w:rsidRPr="00693A8F">
        <w:t>A) MS Windows, Access, Hardware;) Software, Hardwood, MS Windows;) Software, Hardware, Brain ware;) Brain ware, MS Windows, Access;</w:t>
      </w:r>
    </w:p>
    <w:p w:rsidR="007D15DD" w:rsidRPr="00693A8F" w:rsidRDefault="007D15DD" w:rsidP="00693A8F">
      <w:r w:rsidRPr="00693A8F">
        <w:t>E) DOS, MS DOS, Windows;</w:t>
      </w:r>
    </w:p>
    <w:p w:rsidR="007D15DD" w:rsidRPr="00693A8F" w:rsidRDefault="007D15DD" w:rsidP="00693A8F">
      <w:r w:rsidRPr="00693A8F">
        <w:t xml:space="preserve">72. </w:t>
      </w:r>
    </w:p>
    <w:p w:rsidR="007D15DD" w:rsidRPr="00693A8F" w:rsidRDefault="007D15DD" w:rsidP="00693A8F">
      <w:r w:rsidRPr="00693A8F">
        <w:t>Какую отрасль информатики характеризует термин software?</w:t>
      </w:r>
    </w:p>
    <w:p w:rsidR="007D15DD" w:rsidRPr="00693A8F" w:rsidRDefault="007D15DD" w:rsidP="00693A8F">
      <w:r w:rsidRPr="00693A8F">
        <w:t>A) технические средства;</w:t>
      </w:r>
    </w:p>
    <w:p w:rsidR="007D15DD" w:rsidRPr="00693A8F" w:rsidRDefault="007D15DD" w:rsidP="00693A8F">
      <w:r w:rsidRPr="00693A8F">
        <w:t>B) программные средства;) алгоритмический средства;) информационный средства;) аппаратных средств;</w:t>
      </w:r>
    </w:p>
    <w:p w:rsidR="007D15DD" w:rsidRPr="00693A8F" w:rsidRDefault="007D15DD" w:rsidP="00693A8F">
      <w:r w:rsidRPr="00693A8F">
        <w:t xml:space="preserve">73. </w:t>
      </w:r>
    </w:p>
    <w:p w:rsidR="007D15DD" w:rsidRPr="00693A8F" w:rsidRDefault="007D15DD" w:rsidP="00693A8F">
      <w:r w:rsidRPr="00693A8F">
        <w:t>Называется циклические алгоритм, при котором?</w:t>
      </w:r>
    </w:p>
    <w:p w:rsidR="007D15DD" w:rsidRPr="00693A8F" w:rsidRDefault="007D15DD" w:rsidP="00693A8F">
      <w:r w:rsidRPr="00693A8F">
        <w:t>A) шаг за шаг выполнение действие;) Некоторых шаг несколько раз повторяться;) Шаг за шаг как они было написано;) условия зависимости от исполнение и неисполнение условия;</w:t>
      </w:r>
    </w:p>
    <w:p w:rsidR="007D15DD" w:rsidRPr="00693A8F" w:rsidRDefault="007D15DD" w:rsidP="00693A8F">
      <w:r w:rsidRPr="00693A8F">
        <w:t>E) некоторый операторы несколько раз повторяться;</w:t>
      </w:r>
    </w:p>
    <w:p w:rsidR="007D15DD" w:rsidRPr="00693A8F" w:rsidRDefault="007D15DD" w:rsidP="00693A8F">
      <w:r w:rsidRPr="00693A8F">
        <w:t xml:space="preserve">74. </w:t>
      </w:r>
    </w:p>
    <w:p w:rsidR="007D15DD" w:rsidRPr="00693A8F" w:rsidRDefault="007D15DD" w:rsidP="00693A8F">
      <w:r w:rsidRPr="00693A8F">
        <w:t>Называется линейным алгоритм, при котором?</w:t>
      </w:r>
    </w:p>
    <w:p w:rsidR="007D15DD" w:rsidRPr="00693A8F" w:rsidRDefault="007D15DD" w:rsidP="00693A8F">
      <w:r w:rsidRPr="00693A8F">
        <w:t>A) выполняются последовательно одно за другим;) некоторых шаг несколько раз повторяться;</w:t>
      </w:r>
    </w:p>
    <w:p w:rsidR="007D15DD" w:rsidRPr="00693A8F" w:rsidRDefault="007D15DD" w:rsidP="00693A8F">
      <w:r w:rsidRPr="00693A8F">
        <w:t>C) шаг за шаг как они было написано;) условия зависимости от исполнение и неисполнение;) условия зависимости от шаг;</w:t>
      </w:r>
    </w:p>
    <w:p w:rsidR="007D15DD" w:rsidRPr="00693A8F" w:rsidRDefault="007D15DD" w:rsidP="00693A8F">
      <w:r w:rsidRPr="00693A8F">
        <w:t xml:space="preserve">75. </w:t>
      </w:r>
    </w:p>
    <w:p w:rsidR="007D15DD" w:rsidRPr="00693A8F" w:rsidRDefault="007D15DD" w:rsidP="00693A8F">
      <w:r w:rsidRPr="00693A8F">
        <w:t>Устройство визуального отображения информации на экран?</w:t>
      </w:r>
    </w:p>
    <w:p w:rsidR="007D15DD" w:rsidRPr="00693A8F" w:rsidRDefault="007D15DD" w:rsidP="00693A8F">
      <w:r w:rsidRPr="00693A8F">
        <w:t>A) сканер;) принтер;</w:t>
      </w:r>
    </w:p>
    <w:p w:rsidR="007D15DD" w:rsidRPr="00693A8F" w:rsidRDefault="007D15DD" w:rsidP="00693A8F">
      <w:r w:rsidRPr="00693A8F">
        <w:t>C) монитор;) плоттер;) это графический плата;</w:t>
      </w:r>
    </w:p>
    <w:p w:rsidR="007D15DD" w:rsidRPr="00693A8F" w:rsidRDefault="007D15DD" w:rsidP="00693A8F">
      <w:r w:rsidRPr="00693A8F">
        <w:t xml:space="preserve">76. </w:t>
      </w:r>
    </w:p>
    <w:p w:rsidR="007D15DD" w:rsidRPr="00693A8F" w:rsidRDefault="007D15DD" w:rsidP="00693A8F">
      <w:r w:rsidRPr="00693A8F">
        <w:t>Что такое бит?</w:t>
      </w:r>
    </w:p>
    <w:p w:rsidR="007D15DD" w:rsidRPr="00693A8F" w:rsidRDefault="007D15DD" w:rsidP="00693A8F">
      <w:r w:rsidRPr="00693A8F">
        <w:t>A) Комбинация, состоящая только из одного нуля или единицы;) Группа символов из восьми байтов;) Единица информации, которая может содержать 256 различных чисел;) Информация который содержать 1024 байт;) информации который содержит 255 символ;</w:t>
      </w:r>
    </w:p>
    <w:p w:rsidR="007D15DD" w:rsidRPr="00693A8F" w:rsidRDefault="007D15DD" w:rsidP="00693A8F">
      <w:r w:rsidRPr="00693A8F">
        <w:t xml:space="preserve">77. </w:t>
      </w:r>
    </w:p>
    <w:p w:rsidR="007D15DD" w:rsidRPr="00693A8F" w:rsidRDefault="007D15DD" w:rsidP="00693A8F">
      <w:r w:rsidRPr="00693A8F">
        <w:t>Файл - это?</w:t>
      </w:r>
    </w:p>
    <w:p w:rsidR="007D15DD" w:rsidRPr="00693A8F" w:rsidRDefault="007D15DD" w:rsidP="00693A8F">
      <w:r w:rsidRPr="00693A8F">
        <w:t>A) участок диска, имеющий имя и содержащий некоторый набор данных, связанных, как правило, единым смысловым содержанием;) наименованная папки который содержат информацию в виде обычных текстов, воспринимаемых человеком;) Единица памяти ПК;) Линия связи ПК с периферийными устройствами;) содержит программу вызова загрузчика операционной системы;</w:t>
      </w:r>
    </w:p>
    <w:p w:rsidR="007D15DD" w:rsidRPr="00693A8F" w:rsidRDefault="007D15DD" w:rsidP="00693A8F">
      <w:r w:rsidRPr="00693A8F">
        <w:t xml:space="preserve">78. </w:t>
      </w:r>
    </w:p>
    <w:p w:rsidR="007D15DD" w:rsidRPr="00693A8F" w:rsidRDefault="007D15DD" w:rsidP="00693A8F">
      <w:r w:rsidRPr="00693A8F">
        <w:t>На какие части подразделяется клавиатура?</w:t>
      </w:r>
    </w:p>
    <w:p w:rsidR="007D15DD" w:rsidRPr="00693A8F" w:rsidRDefault="007D15DD" w:rsidP="00693A8F">
      <w:r w:rsidRPr="00693A8F">
        <w:t>A) Алфавитно-цифровых, Delete, End, Home, Insert;</w:t>
      </w:r>
    </w:p>
    <w:p w:rsidR="007D15DD" w:rsidRPr="00693A8F" w:rsidRDefault="007D15DD" w:rsidP="00693A8F">
      <w:r w:rsidRPr="00693A8F">
        <w:t>B) Алфавитно-цифровых, функционального, управления курсорам, цифровую клавиатура;) цифровую клавиатура, Алфавитно-цифровых, Caps-Lock, Shift;) Курсор, цифровых клавиш, ESC;) функционального, Алфавитное, стандартное;</w:t>
      </w:r>
    </w:p>
    <w:p w:rsidR="007D15DD" w:rsidRPr="00693A8F" w:rsidRDefault="007D15DD" w:rsidP="00693A8F">
      <w:r w:rsidRPr="00693A8F">
        <w:t xml:space="preserve">79. </w:t>
      </w:r>
    </w:p>
    <w:p w:rsidR="007D15DD" w:rsidRPr="00693A8F" w:rsidRDefault="007D15DD" w:rsidP="00693A8F">
      <w:r w:rsidRPr="00693A8F">
        <w:t>Что такое курсор?</w:t>
      </w:r>
    </w:p>
    <w:p w:rsidR="007D15DD" w:rsidRPr="00693A8F" w:rsidRDefault="007D15DD" w:rsidP="00693A8F">
      <w:r w:rsidRPr="00693A8F">
        <w:t>A) клавиши управления курсором;) Горизонтальная черточка на экране монитора;) Тире между словами;) Первая буква в каждом слове;</w:t>
      </w:r>
    </w:p>
    <w:p w:rsidR="007D15DD" w:rsidRPr="00693A8F" w:rsidRDefault="007D15DD" w:rsidP="00693A8F">
      <w:r w:rsidRPr="00693A8F">
        <w:t>E) Светящийся символ на экране монитора;</w:t>
      </w:r>
    </w:p>
    <w:p w:rsidR="007D15DD" w:rsidRPr="00693A8F" w:rsidRDefault="007D15DD" w:rsidP="00693A8F">
      <w:r w:rsidRPr="00693A8F">
        <w:t xml:space="preserve">80. </w:t>
      </w:r>
    </w:p>
    <w:p w:rsidR="007D15DD" w:rsidRPr="00693A8F" w:rsidRDefault="007D15DD" w:rsidP="00693A8F">
      <w:r w:rsidRPr="00693A8F">
        <w:t>Клавиша Print Screen ?</w:t>
      </w:r>
    </w:p>
    <w:p w:rsidR="007D15DD" w:rsidRPr="00693A8F" w:rsidRDefault="007D15DD" w:rsidP="00693A8F">
      <w:r w:rsidRPr="00693A8F">
        <w:t>A) Обеспечивает ввод прописных букв вместо строчных;</w:t>
      </w:r>
    </w:p>
    <w:p w:rsidR="007D15DD" w:rsidRPr="00693A8F" w:rsidRDefault="007D15DD" w:rsidP="00693A8F">
      <w:r w:rsidRPr="00693A8F">
        <w:t>B) Печать информации видимой в текущий момент на экран;) переключает режимы вставки и замены;) используется в двух режима ввода чисел и управление курсорам;) печать на принтере содержимого экрана;</w:t>
      </w:r>
    </w:p>
    <w:p w:rsidR="007D15DD" w:rsidRPr="00693A8F" w:rsidRDefault="007D15DD" w:rsidP="00693A8F">
      <w:r w:rsidRPr="00693A8F">
        <w:t xml:space="preserve">81. </w:t>
      </w:r>
    </w:p>
    <w:p w:rsidR="007D15DD" w:rsidRPr="00693A8F" w:rsidRDefault="007D15DD" w:rsidP="00693A8F">
      <w:r w:rsidRPr="00693A8F">
        <w:t>Что такое принтер?</w:t>
      </w:r>
    </w:p>
    <w:p w:rsidR="007D15DD" w:rsidRPr="00693A8F" w:rsidRDefault="007D15DD" w:rsidP="00693A8F">
      <w:r w:rsidRPr="00693A8F">
        <w:t>A) Вывода из компьютера закодированной информации в виде печатных копии;) Это разъём через который соединить процессор компьютера с внешним устройства;) программу транслировать команды печати компьютера в специальный коды;) Устройствами ввода информации в компьютер;) Дополнительные устройства;</w:t>
      </w:r>
    </w:p>
    <w:p w:rsidR="007D15DD" w:rsidRPr="00693A8F" w:rsidRDefault="007D15DD" w:rsidP="00693A8F">
      <w:r w:rsidRPr="00693A8F">
        <w:t xml:space="preserve">82. </w:t>
      </w:r>
    </w:p>
    <w:p w:rsidR="007D15DD" w:rsidRPr="00693A8F" w:rsidRDefault="007D15DD" w:rsidP="00693A8F">
      <w:r w:rsidRPr="00693A8F">
        <w:t>Основных видов принтеров?</w:t>
      </w:r>
    </w:p>
    <w:p w:rsidR="007D15DD" w:rsidRPr="00693A8F" w:rsidRDefault="007D15DD" w:rsidP="00693A8F">
      <w:r w:rsidRPr="00693A8F">
        <w:t>A) Числовые, графические, текстовые;) цифровые, чёрный- белый;) Cannon, Inter, LG;</w:t>
      </w:r>
    </w:p>
    <w:p w:rsidR="007D15DD" w:rsidRPr="00693A8F" w:rsidRDefault="007D15DD" w:rsidP="00693A8F">
      <w:r w:rsidRPr="00693A8F">
        <w:t>D) Матричный, струйные, лазерные;) струйные, лазерные, графические;</w:t>
      </w:r>
    </w:p>
    <w:p w:rsidR="007D15DD" w:rsidRPr="00693A8F" w:rsidRDefault="007D15DD" w:rsidP="00693A8F">
      <w:r w:rsidRPr="00693A8F">
        <w:t xml:space="preserve">83. </w:t>
      </w:r>
    </w:p>
    <w:p w:rsidR="007D15DD" w:rsidRPr="00693A8F" w:rsidRDefault="007D15DD" w:rsidP="00693A8F">
      <w:r w:rsidRPr="00693A8F">
        <w:t>BIOS – это?</w:t>
      </w:r>
    </w:p>
    <w:p w:rsidR="007D15DD" w:rsidRPr="00693A8F" w:rsidRDefault="007D15DD" w:rsidP="00693A8F">
      <w:r w:rsidRPr="00693A8F">
        <w:t>A) игровая программа;) диалоговая оболочка;</w:t>
      </w:r>
    </w:p>
    <w:p w:rsidR="007D15DD" w:rsidRPr="00693A8F" w:rsidRDefault="007D15DD" w:rsidP="00693A8F">
      <w:r w:rsidRPr="00693A8F">
        <w:t>C) базовая система ввода-вывода;) командный язык операционной системы;) базовая система операционная система;</w:t>
      </w:r>
    </w:p>
    <w:p w:rsidR="007D15DD" w:rsidRPr="00693A8F" w:rsidRDefault="007D15DD" w:rsidP="00693A8F">
      <w:r w:rsidRPr="00693A8F">
        <w:t xml:space="preserve">84. </w:t>
      </w:r>
    </w:p>
    <w:p w:rsidR="007D15DD" w:rsidRPr="00693A8F" w:rsidRDefault="007D15DD" w:rsidP="00693A8F">
      <w:r w:rsidRPr="00693A8F">
        <w:t>Базой ЭВМ 2-го поколения явились?</w:t>
      </w:r>
    </w:p>
    <w:p w:rsidR="007D15DD" w:rsidRPr="00693A8F" w:rsidRDefault="007D15DD" w:rsidP="00693A8F">
      <w:r w:rsidRPr="00693A8F">
        <w:t>A) Микропроцессор;) Электронные лампы;</w:t>
      </w:r>
    </w:p>
    <w:p w:rsidR="007D15DD" w:rsidRPr="00693A8F" w:rsidRDefault="007D15DD" w:rsidP="00693A8F">
      <w:r w:rsidRPr="00693A8F">
        <w:t>C) транзисторные машины;) Полупроводниковые элементы;) Большие интегральные схемы;</w:t>
      </w:r>
    </w:p>
    <w:p w:rsidR="007D15DD" w:rsidRPr="00693A8F" w:rsidRDefault="007D15DD" w:rsidP="00693A8F">
      <w:r w:rsidRPr="00693A8F">
        <w:t xml:space="preserve">85. </w:t>
      </w:r>
    </w:p>
    <w:p w:rsidR="007D15DD" w:rsidRPr="00693A8F" w:rsidRDefault="007D15DD" w:rsidP="00693A8F">
      <w:r w:rsidRPr="00693A8F">
        <w:t>Что означает ППП?</w:t>
      </w:r>
    </w:p>
    <w:p w:rsidR="007D15DD" w:rsidRPr="00693A8F" w:rsidRDefault="007D15DD" w:rsidP="00693A8F">
      <w:r w:rsidRPr="00693A8F">
        <w:t>A) Проблема программа пакета;) Пакет Программа Паутина;) Программ прикладных пакет;</w:t>
      </w:r>
    </w:p>
    <w:p w:rsidR="007D15DD" w:rsidRPr="00693A8F" w:rsidRDefault="007D15DD" w:rsidP="00693A8F">
      <w:r w:rsidRPr="00693A8F">
        <w:t>D) Пакеты прикладных программ;) Пакет программ помощи;</w:t>
      </w:r>
    </w:p>
    <w:p w:rsidR="007D15DD" w:rsidRPr="00693A8F" w:rsidRDefault="007D15DD" w:rsidP="00693A8F">
      <w:r w:rsidRPr="00693A8F">
        <w:t xml:space="preserve">86. </w:t>
      </w:r>
    </w:p>
    <w:p w:rsidR="007D15DD" w:rsidRPr="00693A8F" w:rsidRDefault="007D15DD" w:rsidP="00693A8F">
      <w:r w:rsidRPr="00693A8F">
        <w:t>Офисные ППП назначения?</w:t>
      </w:r>
    </w:p>
    <w:p w:rsidR="007D15DD" w:rsidRPr="00693A8F" w:rsidRDefault="007D15DD" w:rsidP="00693A8F">
      <w:r w:rsidRPr="00693A8F">
        <w:t>A) Автоматизация бух учета, финансовый деятельности, кадровый учета;</w:t>
      </w:r>
    </w:p>
    <w:p w:rsidR="007D15DD" w:rsidRPr="00693A8F" w:rsidRDefault="007D15DD" w:rsidP="00693A8F">
      <w:r w:rsidRPr="00693A8F">
        <w:t>B) Тестовые процессоры, табличные процессоры СУБД, средства презентация;) математическая и статистическая, обработка данных, модели для решении задачи;) коммуникационный системы, органайзеры, переводчики;) О программами компьютерами; предоставляют новые возможности для запускаемых программ;</w:t>
      </w:r>
    </w:p>
    <w:p w:rsidR="007D15DD" w:rsidRPr="00693A8F" w:rsidRDefault="007D15DD" w:rsidP="00693A8F">
      <w:r w:rsidRPr="00693A8F">
        <w:t xml:space="preserve">87. </w:t>
      </w:r>
    </w:p>
    <w:p w:rsidR="007D15DD" w:rsidRPr="00693A8F" w:rsidRDefault="007D15DD" w:rsidP="00693A8F">
      <w:r w:rsidRPr="00693A8F">
        <w:t>Варианты программы офисные ППП?</w:t>
      </w:r>
    </w:p>
    <w:p w:rsidR="007D15DD" w:rsidRPr="00693A8F" w:rsidRDefault="007D15DD" w:rsidP="00693A8F">
      <w:r w:rsidRPr="00693A8F">
        <w:t>A) 1С предприятие, Инфо бухгалтер, Парус;</w:t>
      </w:r>
    </w:p>
    <w:p w:rsidR="007D15DD" w:rsidRPr="00693A8F" w:rsidRDefault="007D15DD" w:rsidP="00693A8F">
      <w:r w:rsidRPr="00693A8F">
        <w:t>B) Mat Cad, Mat Lab, SAS;) Netscape Navigator, Microsoft Explorer, Fine Reader;</w:t>
      </w:r>
    </w:p>
    <w:p w:rsidR="007D15DD" w:rsidRPr="00693A8F" w:rsidRDefault="007D15DD" w:rsidP="00693A8F">
      <w:r w:rsidRPr="00693A8F">
        <w:t>D) Word, Excel, Access, Power Point;) Norton Commander, Volker Commander;</w:t>
      </w:r>
    </w:p>
    <w:p w:rsidR="007D15DD" w:rsidRPr="00693A8F" w:rsidRDefault="007D15DD" w:rsidP="00693A8F">
      <w:r w:rsidRPr="00693A8F">
        <w:t xml:space="preserve">88. </w:t>
      </w:r>
    </w:p>
    <w:p w:rsidR="007D15DD" w:rsidRPr="00693A8F" w:rsidRDefault="007D15DD" w:rsidP="00693A8F">
      <w:r w:rsidRPr="00693A8F">
        <w:t>Программа Word это?</w:t>
      </w:r>
    </w:p>
    <w:p w:rsidR="007D15DD" w:rsidRPr="00693A8F" w:rsidRDefault="007D15DD" w:rsidP="00693A8F">
      <w:r w:rsidRPr="00693A8F">
        <w:t>A) графический процессор;</w:t>
      </w:r>
    </w:p>
    <w:p w:rsidR="007D15DD" w:rsidRPr="00693A8F" w:rsidRDefault="007D15DD" w:rsidP="00693A8F">
      <w:r w:rsidRPr="00693A8F">
        <w:t>B) текстовый процессор;) электронный процессор;) пишущий машинка;) программы для пользователь;</w:t>
      </w:r>
    </w:p>
    <w:p w:rsidR="007D15DD" w:rsidRPr="00693A8F" w:rsidRDefault="007D15DD" w:rsidP="00693A8F">
      <w:r w:rsidRPr="00693A8F">
        <w:t xml:space="preserve">89. </w:t>
      </w:r>
    </w:p>
    <w:p w:rsidR="007D15DD" w:rsidRPr="00693A8F" w:rsidRDefault="007D15DD" w:rsidP="00693A8F">
      <w:r w:rsidRPr="00693A8F">
        <w:t>Элементной базой ЭВМ 1-го поколения являлись?</w:t>
      </w:r>
    </w:p>
    <w:p w:rsidR="007D15DD" w:rsidRPr="00693A8F" w:rsidRDefault="007D15DD" w:rsidP="00693A8F">
      <w:r w:rsidRPr="00693A8F">
        <w:t>A) интегральных схем;) больших Интегральных схем;</w:t>
      </w:r>
    </w:p>
    <w:p w:rsidR="007D15DD" w:rsidRPr="00693A8F" w:rsidRDefault="007D15DD" w:rsidP="00693A8F">
      <w:r w:rsidRPr="00693A8F">
        <w:t>C) электронных ламп;) транзисторов;) микропроцессор;</w:t>
      </w:r>
    </w:p>
    <w:p w:rsidR="007D15DD" w:rsidRPr="00693A8F" w:rsidRDefault="007D15DD" w:rsidP="00693A8F">
      <w:r w:rsidRPr="00693A8F">
        <w:t xml:space="preserve">90. </w:t>
      </w:r>
    </w:p>
    <w:p w:rsidR="007D15DD" w:rsidRPr="00693A8F" w:rsidRDefault="007D15DD" w:rsidP="00693A8F">
      <w:r w:rsidRPr="00693A8F">
        <w:t>Укажите наименование редактора формул в программе Microsoft Word 2003?</w:t>
      </w:r>
    </w:p>
    <w:p w:rsidR="007D15DD" w:rsidRPr="00693A8F" w:rsidRDefault="007D15DD" w:rsidP="00693A8F">
      <w:r w:rsidRPr="00693A8F">
        <w:t>A) Microsoft Clip Gallery;) Microsoft Excel;) Math CAD;</w:t>
      </w:r>
    </w:p>
    <w:p w:rsidR="007D15DD" w:rsidRPr="00693A8F" w:rsidRDefault="007D15DD" w:rsidP="00693A8F">
      <w:r w:rsidRPr="00693A8F">
        <w:t>D) Microsoft Equation 3.0;</w:t>
      </w:r>
    </w:p>
    <w:p w:rsidR="007D15DD" w:rsidRPr="00693A8F" w:rsidRDefault="007D15DD" w:rsidP="00693A8F">
      <w:r w:rsidRPr="00693A8F">
        <w:t>E) Paint;</w:t>
      </w:r>
    </w:p>
    <w:p w:rsidR="007D15DD" w:rsidRPr="00693A8F" w:rsidRDefault="007D15DD" w:rsidP="00693A8F">
      <w:r w:rsidRPr="00693A8F">
        <w:t xml:space="preserve">91. </w:t>
      </w:r>
    </w:p>
    <w:p w:rsidR="007D15DD" w:rsidRPr="00693A8F" w:rsidRDefault="007D15DD" w:rsidP="00693A8F">
      <w:r w:rsidRPr="00693A8F">
        <w:t>Базой ЭВМ 3-го поколения являлись?</w:t>
      </w:r>
    </w:p>
    <w:p w:rsidR="007D15DD" w:rsidRPr="00693A8F" w:rsidRDefault="007D15DD" w:rsidP="00693A8F">
      <w:r w:rsidRPr="00693A8F">
        <w:t>A) интегральных схем;) больших Интегральных схем;) электронных ламп;) транзисторов;) микропроцессор;</w:t>
      </w:r>
    </w:p>
    <w:p w:rsidR="007D15DD" w:rsidRPr="00693A8F" w:rsidRDefault="007D15DD" w:rsidP="00693A8F">
      <w:r w:rsidRPr="00693A8F">
        <w:t xml:space="preserve">92. </w:t>
      </w:r>
    </w:p>
    <w:p w:rsidR="007D15DD" w:rsidRPr="00693A8F" w:rsidRDefault="007D15DD" w:rsidP="00693A8F">
      <w:r w:rsidRPr="00693A8F">
        <w:t>Базой ЭВМ 4-го поколения являлись?</w:t>
      </w:r>
    </w:p>
    <w:p w:rsidR="007D15DD" w:rsidRPr="00693A8F" w:rsidRDefault="007D15DD" w:rsidP="00693A8F">
      <w:r w:rsidRPr="00693A8F">
        <w:t>A) интегральных схем;</w:t>
      </w:r>
    </w:p>
    <w:p w:rsidR="007D15DD" w:rsidRPr="00693A8F" w:rsidRDefault="007D15DD" w:rsidP="00693A8F">
      <w:r w:rsidRPr="00693A8F">
        <w:t>B) больших Интегральных схем;) электронных ламп;) транзисторов;) микропроцессор;</w:t>
      </w:r>
    </w:p>
    <w:p w:rsidR="007D15DD" w:rsidRPr="00693A8F" w:rsidRDefault="007D15DD" w:rsidP="00693A8F">
      <w:r w:rsidRPr="00693A8F">
        <w:t xml:space="preserve">93. </w:t>
      </w:r>
    </w:p>
    <w:p w:rsidR="007D15DD" w:rsidRPr="00693A8F" w:rsidRDefault="007D15DD" w:rsidP="00693A8F">
      <w:r w:rsidRPr="00693A8F">
        <w:t>Кэш память это?</w:t>
      </w:r>
    </w:p>
    <w:p w:rsidR="007D15DD" w:rsidRPr="00693A8F" w:rsidRDefault="007D15DD" w:rsidP="00693A8F">
      <w:r w:rsidRPr="00693A8F">
        <w:t>A) это устройство для временного хранения информации;) Рабочая область системы, хранящая программы и данные для обработки;) ЗУ, хранилище встроенные команды, необходимые для работы системы;</w:t>
      </w:r>
    </w:p>
    <w:p w:rsidR="007D15DD" w:rsidRPr="00693A8F" w:rsidRDefault="007D15DD" w:rsidP="00693A8F">
      <w:r w:rsidRPr="00693A8F">
        <w:t>D) Очень быстрое ЗУ с небольшого объёма или сверхоперативная память;) Память для постоянного хранения информации, доступна только для чтения, так как содержит программы тестирования ПК; ПЗУ;</w:t>
      </w:r>
    </w:p>
    <w:p w:rsidR="007D15DD" w:rsidRPr="00693A8F" w:rsidRDefault="007D15DD" w:rsidP="00693A8F">
      <w:r w:rsidRPr="00693A8F">
        <w:t xml:space="preserve">94. </w:t>
      </w:r>
    </w:p>
    <w:p w:rsidR="007D15DD" w:rsidRPr="00693A8F" w:rsidRDefault="007D15DD" w:rsidP="00693A8F">
      <w:r w:rsidRPr="00693A8F">
        <w:t>Память для постоянного хранения информации, доступна только для чтения, так как содержит программы тестирования ПК?</w:t>
      </w:r>
    </w:p>
    <w:p w:rsidR="007D15DD" w:rsidRPr="00693A8F" w:rsidRDefault="007D15DD" w:rsidP="00693A8F">
      <w:r w:rsidRPr="00693A8F">
        <w:t>A) это устройство для временного хранения информации;) Рабочая область системы, хранящая программы и данные для обработки;) ЗУ, хранилище встроенные команды, необходимые для работы системы;) Очень быстрое ЗУ с небольшого объёма или сверхоперативная память;</w:t>
      </w:r>
    </w:p>
    <w:p w:rsidR="007D15DD" w:rsidRPr="00693A8F" w:rsidRDefault="007D15DD" w:rsidP="00693A8F">
      <w:r w:rsidRPr="00693A8F">
        <w:t>E) ПЗУ это;</w:t>
      </w:r>
    </w:p>
    <w:p w:rsidR="007D15DD" w:rsidRPr="00693A8F" w:rsidRDefault="007D15DD" w:rsidP="00693A8F">
      <w:r w:rsidRPr="00693A8F">
        <w:t xml:space="preserve">95. </w:t>
      </w:r>
    </w:p>
    <w:p w:rsidR="007D15DD" w:rsidRPr="00693A8F" w:rsidRDefault="007D15DD" w:rsidP="00693A8F">
      <w:r w:rsidRPr="00693A8F">
        <w:t>Что такое ВЗУ?</w:t>
      </w:r>
    </w:p>
    <w:p w:rsidR="007D15DD" w:rsidRPr="00693A8F" w:rsidRDefault="007D15DD" w:rsidP="00693A8F">
      <w:r w:rsidRPr="00693A8F">
        <w:t>A) ЗУ, хранящее информацию в течении долгого времени;) Рабочая область системы, хранящая программы и данные для обработки;) ЗУ, хранилище встроенные команды, необходимые для работы системы;) Очень быстрое ЗУ с небольшого объёма или сверхоперативная память;) Память для постоянного хранения информации, доступна только для чтения, так как содержит программы тестирования ПК;</w:t>
      </w:r>
    </w:p>
    <w:p w:rsidR="007D15DD" w:rsidRPr="00693A8F" w:rsidRDefault="007D15DD" w:rsidP="00693A8F">
      <w:r w:rsidRPr="00693A8F">
        <w:t xml:space="preserve">96. </w:t>
      </w:r>
    </w:p>
    <w:p w:rsidR="007D15DD" w:rsidRPr="00693A8F" w:rsidRDefault="007D15DD" w:rsidP="00693A8F">
      <w:r w:rsidRPr="00693A8F">
        <w:t>Клавиша Num Lock?</w:t>
      </w:r>
    </w:p>
    <w:p w:rsidR="007D15DD" w:rsidRPr="00693A8F" w:rsidRDefault="007D15DD" w:rsidP="00693A8F">
      <w:r w:rsidRPr="00693A8F">
        <w:t>A) Обеспечивает ввод прописных букв вместо строчных;) Печать информации видимой в текущий момент на экран;) переключает режимы вставки и замены;</w:t>
      </w:r>
    </w:p>
    <w:p w:rsidR="007D15DD" w:rsidRPr="00693A8F" w:rsidRDefault="007D15DD" w:rsidP="00693A8F">
      <w:r w:rsidRPr="00693A8F">
        <w:t>D) используется в режиме ввода чисел;) Вводятся только русские буквы;</w:t>
      </w:r>
    </w:p>
    <w:p w:rsidR="007D15DD" w:rsidRPr="00693A8F" w:rsidRDefault="007D15DD" w:rsidP="00693A8F">
      <w:r w:rsidRPr="00693A8F">
        <w:t xml:space="preserve">97. </w:t>
      </w:r>
    </w:p>
    <w:p w:rsidR="007D15DD" w:rsidRPr="00693A8F" w:rsidRDefault="007D15DD" w:rsidP="00693A8F">
      <w:r w:rsidRPr="00693A8F">
        <w:t xml:space="preserve">Функциональные клавиши? </w:t>
      </w:r>
    </w:p>
    <w:p w:rsidR="007D15DD" w:rsidRPr="00693A8F" w:rsidRDefault="007D15DD" w:rsidP="00693A8F">
      <w:r w:rsidRPr="00693A8F">
        <w:t>A) Вычисляют постоянную функцию;</w:t>
      </w:r>
    </w:p>
    <w:p w:rsidR="007D15DD" w:rsidRPr="00693A8F" w:rsidRDefault="007D15DD" w:rsidP="00693A8F">
      <w:r w:rsidRPr="00693A8F">
        <w:t>B) Каждая клавиша в разных программах действует по-разному;) Форматируют текст;) F1 – помощь;) прекращение работы команды и программы;</w:t>
      </w:r>
    </w:p>
    <w:p w:rsidR="007D15DD" w:rsidRPr="00693A8F" w:rsidRDefault="007D15DD" w:rsidP="00693A8F">
      <w:r w:rsidRPr="00693A8F">
        <w:t xml:space="preserve">98. </w:t>
      </w:r>
    </w:p>
    <w:p w:rsidR="007D15DD" w:rsidRPr="00693A8F" w:rsidRDefault="007D15DD" w:rsidP="00693A8F">
      <w:r w:rsidRPr="00693A8F">
        <w:t>Для чего нужен клавиш Print Screen?</w:t>
      </w:r>
    </w:p>
    <w:p w:rsidR="007D15DD" w:rsidRPr="00693A8F" w:rsidRDefault="007D15DD" w:rsidP="00693A8F">
      <w:r w:rsidRPr="00693A8F">
        <w:t>A) Обеспечивает ввод прописных букв вместо строчных;</w:t>
      </w:r>
    </w:p>
    <w:p w:rsidR="007D15DD" w:rsidRPr="00693A8F" w:rsidRDefault="007D15DD" w:rsidP="00693A8F">
      <w:r w:rsidRPr="00693A8F">
        <w:t>B) Печать информации видимой в текущий момент на экран;) переключает режимы вставки и замены;) используется в двух режима ввода чисел и управление курсорам;) печать на принтере содержимого экрана;</w:t>
      </w:r>
    </w:p>
    <w:p w:rsidR="007D15DD" w:rsidRPr="00693A8F" w:rsidRDefault="007D15DD" w:rsidP="00693A8F">
      <w:r w:rsidRPr="00693A8F">
        <w:t xml:space="preserve">99. </w:t>
      </w:r>
    </w:p>
    <w:p w:rsidR="007D15DD" w:rsidRPr="00693A8F" w:rsidRDefault="007D15DD" w:rsidP="00693A8F">
      <w:r w:rsidRPr="00693A8F">
        <w:t>Электронная таблица – это…?</w:t>
      </w:r>
    </w:p>
    <w:p w:rsidR="007D15DD" w:rsidRPr="00693A8F" w:rsidRDefault="007D15DD" w:rsidP="00693A8F">
      <w:r w:rsidRPr="00693A8F">
        <w:t>A) прикладная программа, предназначенная для обработки структурированных в виде таблицы данных;) прикладная программа для обработки кодовых таблиц;) устройство персонального компьютера, управляющее его ресурсами в процессе обработки данных в табличной форме;) системная программа, управляющая ресурсами персонального компьютера при обработке таблиц;) прикладная программа, предназначенная для обработки текстовых данных;</w:t>
      </w:r>
    </w:p>
    <w:p w:rsidR="007D15DD" w:rsidRPr="00693A8F" w:rsidRDefault="007D15DD" w:rsidP="00693A8F">
      <w:r w:rsidRPr="00693A8F">
        <w:t xml:space="preserve">100. </w:t>
      </w:r>
    </w:p>
    <w:p w:rsidR="007D15DD" w:rsidRPr="00693A8F" w:rsidRDefault="007D15DD" w:rsidP="00693A8F">
      <w:r w:rsidRPr="00693A8F">
        <w:t>Клавиша Ctrl+Alt+Delete;</w:t>
      </w:r>
    </w:p>
    <w:p w:rsidR="007D15DD" w:rsidRPr="00693A8F" w:rsidRDefault="007D15DD" w:rsidP="00693A8F">
      <w:r w:rsidRPr="00693A8F">
        <w:t>A) Обеспечивает ввод прописных букв вместо строчных;) Печать информации видимой в текущий момент на экран;) переключает режимы вставки и замены;) используется в двух режима ввода чисел и управление курсорам;</w:t>
      </w:r>
    </w:p>
    <w:p w:rsidR="007D15DD" w:rsidRPr="00693A8F" w:rsidRDefault="007D15DD" w:rsidP="00693A8F">
      <w:r w:rsidRPr="00693A8F">
        <w:t>E) перезагрузка ПК;</w:t>
      </w:r>
    </w:p>
    <w:p w:rsidR="007D15DD" w:rsidRPr="00693A8F" w:rsidRDefault="007D15DD" w:rsidP="00693A8F">
      <w:r w:rsidRPr="00693A8F">
        <w:t xml:space="preserve">101. </w:t>
      </w:r>
    </w:p>
    <w:p w:rsidR="007D15DD" w:rsidRPr="00693A8F" w:rsidRDefault="007D15DD" w:rsidP="00693A8F">
      <w:r w:rsidRPr="00693A8F">
        <w:t>Как работает матричный принтер?</w:t>
      </w:r>
    </w:p>
    <w:p w:rsidR="007D15DD" w:rsidRPr="00693A8F" w:rsidRDefault="007D15DD" w:rsidP="00693A8F">
      <w:r w:rsidRPr="00693A8F">
        <w:t>A) Использует комбинации маленьких штырьки, которые бьют по красящей ленте;) Выстреливают капли чернила на бумагу формируя изображение;) Наносят изображение с помощью порошка образного тонера;) Используют обычный картридж и тонера;) облегчающий ввод информации от пользователя;</w:t>
      </w:r>
    </w:p>
    <w:p w:rsidR="007D15DD" w:rsidRPr="00693A8F" w:rsidRDefault="007D15DD" w:rsidP="00693A8F">
      <w:r w:rsidRPr="00693A8F">
        <w:t xml:space="preserve">102. </w:t>
      </w:r>
    </w:p>
    <w:p w:rsidR="007D15DD" w:rsidRPr="00693A8F" w:rsidRDefault="007D15DD" w:rsidP="00693A8F">
      <w:r w:rsidRPr="00693A8F">
        <w:t>Как работает струйный принтер?</w:t>
      </w:r>
    </w:p>
    <w:p w:rsidR="007D15DD" w:rsidRPr="00693A8F" w:rsidRDefault="007D15DD" w:rsidP="00693A8F">
      <w:r w:rsidRPr="00693A8F">
        <w:t>A) Использует комбинации маленьких штырьки , которые бьют по красящей ленте;</w:t>
      </w:r>
    </w:p>
    <w:p w:rsidR="007D15DD" w:rsidRPr="00693A8F" w:rsidRDefault="007D15DD" w:rsidP="00693A8F">
      <w:r w:rsidRPr="00693A8F">
        <w:t>B) Выстреливают капли чернила на бумагу формируя изображению;) Наносят изображение с помощью порошка образного тонера;) Используют обычный картридж и тонера;) облегчающий ввод информации от пользователя;</w:t>
      </w:r>
    </w:p>
    <w:p w:rsidR="007D15DD" w:rsidRPr="00693A8F" w:rsidRDefault="007D15DD" w:rsidP="00693A8F">
      <w:r w:rsidRPr="00693A8F">
        <w:t xml:space="preserve">103. </w:t>
      </w:r>
    </w:p>
    <w:p w:rsidR="007D15DD" w:rsidRPr="00693A8F" w:rsidRDefault="007D15DD" w:rsidP="00693A8F">
      <w:r w:rsidRPr="00693A8F">
        <w:t>Базовая система ввода-вывода – это?</w:t>
      </w:r>
    </w:p>
    <w:p w:rsidR="007D15DD" w:rsidRPr="00693A8F" w:rsidRDefault="007D15DD" w:rsidP="00693A8F">
      <w:r w:rsidRPr="00693A8F">
        <w:t>A) игровая программа;) диалоговая оболочка;</w:t>
      </w:r>
    </w:p>
    <w:p w:rsidR="007D15DD" w:rsidRPr="00693A8F" w:rsidRDefault="007D15DD" w:rsidP="00693A8F">
      <w:r w:rsidRPr="00693A8F">
        <w:t>C) находится в (ПЗУ) и предназначена для выполнения основных наиболее универсальных операций ввода-вывода;) командный язык операционной системы;) базовая система операционная система;</w:t>
      </w:r>
    </w:p>
    <w:p w:rsidR="007D15DD" w:rsidRPr="00693A8F" w:rsidRDefault="007D15DD" w:rsidP="00693A8F">
      <w:r w:rsidRPr="00693A8F">
        <w:t xml:space="preserve">104. </w:t>
      </w:r>
    </w:p>
    <w:p w:rsidR="007D15DD" w:rsidRPr="00693A8F" w:rsidRDefault="007D15DD" w:rsidP="00693A8F">
      <w:r w:rsidRPr="00693A8F">
        <w:t>Как записывается двоичной число 100010 в десятичной системе?</w:t>
      </w:r>
    </w:p>
    <w:p w:rsidR="007D15DD" w:rsidRPr="00693A8F" w:rsidRDefault="007D15DD" w:rsidP="00693A8F">
      <w:r w:rsidRPr="00693A8F">
        <w:t>A) 21;) 43;) 25;</w:t>
      </w:r>
    </w:p>
    <w:p w:rsidR="007D15DD" w:rsidRPr="00693A8F" w:rsidRDefault="007D15DD" w:rsidP="00693A8F">
      <w:r w:rsidRPr="00693A8F">
        <w:t>D) 34;) 35;</w:t>
      </w:r>
    </w:p>
    <w:p w:rsidR="007D15DD" w:rsidRPr="00693A8F" w:rsidRDefault="007D15DD" w:rsidP="00693A8F">
      <w:r w:rsidRPr="00693A8F">
        <w:t xml:space="preserve">105. </w:t>
      </w:r>
    </w:p>
    <w:p w:rsidR="007D15DD" w:rsidRPr="00693A8F" w:rsidRDefault="007D15DD" w:rsidP="00693A8F">
      <w:r w:rsidRPr="00693A8F">
        <w:t>Как записывается десятичное число 101 в двоичной системе счисления?</w:t>
      </w:r>
    </w:p>
    <w:p w:rsidR="007D15DD" w:rsidRPr="00693A8F" w:rsidRDefault="007D15DD" w:rsidP="00693A8F">
      <w:r w:rsidRPr="00693A8F">
        <w:t>A) 110011;) 10110110;</w:t>
      </w:r>
    </w:p>
    <w:p w:rsidR="007D15DD" w:rsidRPr="00693A8F" w:rsidRDefault="007D15DD" w:rsidP="00693A8F">
      <w:r w:rsidRPr="00693A8F">
        <w:t>C) 1100101; C) 1100101;</w:t>
      </w:r>
    </w:p>
    <w:p w:rsidR="007D15DD" w:rsidRPr="00693A8F" w:rsidRDefault="007D15DD" w:rsidP="00693A8F">
      <w:r w:rsidRPr="00693A8F">
        <w:t>D) 1010011;D) 1010011;) 1110011;</w:t>
      </w:r>
    </w:p>
    <w:p w:rsidR="007D15DD" w:rsidRPr="00693A8F" w:rsidRDefault="007D15DD" w:rsidP="00693A8F">
      <w:r w:rsidRPr="00693A8F">
        <w:t xml:space="preserve">106. </w:t>
      </w:r>
    </w:p>
    <w:p w:rsidR="007D15DD" w:rsidRPr="00693A8F" w:rsidRDefault="007D15DD" w:rsidP="00693A8F">
      <w:r w:rsidRPr="00693A8F">
        <w:t>Как записывается двоичной число 10010 в десятичное системе?</w:t>
      </w:r>
    </w:p>
    <w:p w:rsidR="007D15DD" w:rsidRPr="00693A8F" w:rsidRDefault="007D15DD" w:rsidP="00693A8F">
      <w:r w:rsidRPr="00693A8F">
        <w:t>A) 21;) 65;</w:t>
      </w:r>
    </w:p>
    <w:p w:rsidR="007D15DD" w:rsidRPr="00693A8F" w:rsidRDefault="007D15DD" w:rsidP="00693A8F">
      <w:r w:rsidRPr="00693A8F">
        <w:t>C) 18;) 41;) 22;</w:t>
      </w:r>
    </w:p>
    <w:p w:rsidR="007D15DD" w:rsidRPr="00693A8F" w:rsidRDefault="007D15DD" w:rsidP="00693A8F">
      <w:r w:rsidRPr="00693A8F">
        <w:t xml:space="preserve">107. </w:t>
      </w:r>
    </w:p>
    <w:p w:rsidR="007D15DD" w:rsidRPr="00693A8F" w:rsidRDefault="007D15DD" w:rsidP="00693A8F">
      <w:r w:rsidRPr="00693A8F">
        <w:t>Что такое компьютер?</w:t>
      </w:r>
    </w:p>
    <w:p w:rsidR="007D15DD" w:rsidRPr="00693A8F" w:rsidRDefault="007D15DD" w:rsidP="00693A8F">
      <w:r w:rsidRPr="00693A8F">
        <w:t>A) вид телескопа;</w:t>
      </w:r>
    </w:p>
    <w:p w:rsidR="007D15DD" w:rsidRPr="00693A8F" w:rsidRDefault="007D15DD" w:rsidP="00693A8F">
      <w:r w:rsidRPr="00693A8F">
        <w:t>B) электронный аппарат;) электронно-лучевая трубка;) человек, производящий расчеты;) высоко организованными существами;</w:t>
      </w:r>
    </w:p>
    <w:p w:rsidR="007D15DD" w:rsidRPr="00693A8F" w:rsidRDefault="007D15DD" w:rsidP="00693A8F">
      <w:r w:rsidRPr="00693A8F">
        <w:t xml:space="preserve">108. </w:t>
      </w:r>
    </w:p>
    <w:p w:rsidR="007D15DD" w:rsidRPr="00693A8F" w:rsidRDefault="007D15DD" w:rsidP="00693A8F">
      <w:r w:rsidRPr="00693A8F">
        <w:t>Какой из документов является алгоритмом?</w:t>
      </w:r>
    </w:p>
    <w:p w:rsidR="007D15DD" w:rsidRPr="00693A8F" w:rsidRDefault="007D15DD" w:rsidP="00693A8F">
      <w:r w:rsidRPr="00693A8F">
        <w:t>A) правила техники безопасности;</w:t>
      </w:r>
    </w:p>
    <w:p w:rsidR="007D15DD" w:rsidRPr="00693A8F" w:rsidRDefault="007D15DD" w:rsidP="00693A8F">
      <w:r w:rsidRPr="00693A8F">
        <w:t>B) инструкция по получению денег в банкомате;) расписание уроков;) список класса;) человек живёт;</w:t>
      </w:r>
    </w:p>
    <w:p w:rsidR="007D15DD" w:rsidRPr="00693A8F" w:rsidRDefault="007D15DD" w:rsidP="00693A8F">
      <w:r w:rsidRPr="00693A8F">
        <w:t xml:space="preserve">109. </w:t>
      </w:r>
    </w:p>
    <w:p w:rsidR="007D15DD" w:rsidRPr="00693A8F" w:rsidRDefault="007D15DD" w:rsidP="00693A8F">
      <w:r w:rsidRPr="00693A8F">
        <w:t>Что такое Brаinware?</w:t>
      </w:r>
    </w:p>
    <w:p w:rsidR="007D15DD" w:rsidRPr="00693A8F" w:rsidRDefault="007D15DD" w:rsidP="00693A8F">
      <w:r w:rsidRPr="00693A8F">
        <w:t>A) технические средства;) программные средства;) информационный средства;</w:t>
      </w:r>
    </w:p>
    <w:p w:rsidR="007D15DD" w:rsidRPr="00693A8F" w:rsidRDefault="007D15DD" w:rsidP="00693A8F">
      <w:r w:rsidRPr="00693A8F">
        <w:t>D) алгоритмический средства;) аппаратных средств;</w:t>
      </w:r>
    </w:p>
    <w:p w:rsidR="007D15DD" w:rsidRPr="00693A8F" w:rsidRDefault="007D15DD" w:rsidP="00693A8F">
      <w:r w:rsidRPr="00693A8F">
        <w:t xml:space="preserve">110. </w:t>
      </w:r>
    </w:p>
    <w:p w:rsidR="007D15DD" w:rsidRPr="00693A8F" w:rsidRDefault="007D15DD" w:rsidP="00693A8F">
      <w:r w:rsidRPr="00693A8F">
        <w:t>Укажите, как обозначаются столбцы в электронной таблице?</w:t>
      </w:r>
    </w:p>
    <w:p w:rsidR="007D15DD" w:rsidRPr="00693A8F" w:rsidRDefault="007D15DD" w:rsidP="00693A8F">
      <w:r w:rsidRPr="00693A8F">
        <w:t>A) обозначаются буквами латинского алфавита;) нумеруются;) обозначаются буквами русского алфавита;) именуются пользователем произвольным образом;) маркируются;</w:t>
      </w:r>
    </w:p>
    <w:p w:rsidR="007D15DD" w:rsidRPr="00693A8F" w:rsidRDefault="007D15DD" w:rsidP="00693A8F">
      <w:r w:rsidRPr="00693A8F">
        <w:t xml:space="preserve">111. </w:t>
      </w:r>
    </w:p>
    <w:p w:rsidR="007D15DD" w:rsidRPr="00693A8F" w:rsidRDefault="007D15DD" w:rsidP="00693A8F">
      <w:r w:rsidRPr="00693A8F">
        <w:t>Система счисления это?</w:t>
      </w:r>
    </w:p>
    <w:p w:rsidR="007D15DD" w:rsidRPr="00693A8F" w:rsidRDefault="007D15DD" w:rsidP="00693A8F">
      <w:r w:rsidRPr="00693A8F">
        <w:t>A) обозначение числа посредством знаков цифр или слов;) обозначение числе в виде карат;) обозначение числа посредством знаков-, *,/,:,^,#;) обозначение числа посредством знаков предложение;) обозначает число в виде программа;</w:t>
      </w:r>
    </w:p>
    <w:p w:rsidR="007D15DD" w:rsidRPr="00693A8F" w:rsidRDefault="007D15DD" w:rsidP="00693A8F">
      <w:r w:rsidRPr="00693A8F">
        <w:t xml:space="preserve">112. </w:t>
      </w:r>
    </w:p>
    <w:p w:rsidR="007D15DD" w:rsidRPr="00693A8F" w:rsidRDefault="007D15DD" w:rsidP="00693A8F">
      <w:r w:rsidRPr="00693A8F">
        <w:t>Какие из этих бывают алгоритмы?</w:t>
      </w:r>
    </w:p>
    <w:p w:rsidR="007D15DD" w:rsidRPr="00693A8F" w:rsidRDefault="007D15DD" w:rsidP="00693A8F">
      <w:r w:rsidRPr="00693A8F">
        <w:t>A) цикл, ветвление, подпрограмма, линейная;) вспомогательный, подпрограмма, линейная;</w:t>
      </w:r>
    </w:p>
    <w:p w:rsidR="007D15DD" w:rsidRPr="00693A8F" w:rsidRDefault="007D15DD" w:rsidP="00693A8F">
      <w:r w:rsidRPr="00693A8F">
        <w:t>C) линейными, ветвлением, циклическими;) разветвляющийся, цикл, вспомогательный;) вспомогательный, подпрограмма, циклическими;</w:t>
      </w:r>
    </w:p>
    <w:p w:rsidR="007D15DD" w:rsidRPr="00693A8F" w:rsidRDefault="007D15DD" w:rsidP="00693A8F">
      <w:r w:rsidRPr="00693A8F">
        <w:t xml:space="preserve">113. </w:t>
      </w:r>
    </w:p>
    <w:p w:rsidR="007D15DD" w:rsidRPr="00693A8F" w:rsidRDefault="007D15DD" w:rsidP="00693A8F">
      <w:r w:rsidRPr="00693A8F">
        <w:t>Ячейка электронной таблицы идентифицируется…?</w:t>
      </w:r>
    </w:p>
    <w:p w:rsidR="007D15DD" w:rsidRPr="00693A8F" w:rsidRDefault="007D15DD" w:rsidP="00693A8F">
      <w:r w:rsidRPr="00693A8F">
        <w:t>A) путем указания имени столбца и номера строки, на пересечении которых располагается ячейка;) адресом машинного слова оперативной памяти, отведенного под ячейку;) специальным кодовым словом;) именем, произвольно задаваемым пользователем;) по номеру строки;</w:t>
      </w:r>
    </w:p>
    <w:p w:rsidR="007D15DD" w:rsidRPr="00693A8F" w:rsidRDefault="007D15DD" w:rsidP="00693A8F">
      <w:r w:rsidRPr="00693A8F">
        <w:t xml:space="preserve">114. </w:t>
      </w:r>
    </w:p>
    <w:p w:rsidR="007D15DD" w:rsidRPr="00693A8F" w:rsidRDefault="007D15DD" w:rsidP="00693A8F">
      <w:r w:rsidRPr="00693A8F">
        <w:t>Что такое команд?</w:t>
      </w:r>
    </w:p>
    <w:p w:rsidR="007D15DD" w:rsidRPr="00693A8F" w:rsidRDefault="007D15DD" w:rsidP="00693A8F">
      <w:r w:rsidRPr="00693A8F">
        <w:t>A) описание операции который должен выполнит компьютер;) любая информация, поступающая из внешней среды;) наука, изучающая процессы сбора, обработки и хранения информации;) наделенные смыслом данные;) описание информации;</w:t>
      </w:r>
    </w:p>
    <w:p w:rsidR="007D15DD" w:rsidRPr="00693A8F" w:rsidRDefault="007D15DD" w:rsidP="00693A8F">
      <w:r w:rsidRPr="00693A8F">
        <w:t xml:space="preserve">115. </w:t>
      </w:r>
    </w:p>
    <w:p w:rsidR="007D15DD" w:rsidRPr="00693A8F" w:rsidRDefault="007D15DD" w:rsidP="00693A8F">
      <w:r w:rsidRPr="00693A8F">
        <w:t>Как устроен компьютер?</w:t>
      </w:r>
    </w:p>
    <w:p w:rsidR="007D15DD" w:rsidRPr="00693A8F" w:rsidRDefault="007D15DD" w:rsidP="00693A8F">
      <w:r w:rsidRPr="00693A8F">
        <w:t>A) принтер, монитор, модем;</w:t>
      </w:r>
    </w:p>
    <w:p w:rsidR="007D15DD" w:rsidRPr="00693A8F" w:rsidRDefault="007D15DD" w:rsidP="00693A8F">
      <w:r w:rsidRPr="00693A8F">
        <w:t>B) память ( ОП,УУ,АЛУ) , устройства ввода, вывода;) память ( ЗУ,УУ,АЛУ) , клавиатура, колонки;) мышь, сканер, принтер;) дисплей, консоль, системный блок;</w:t>
      </w:r>
    </w:p>
    <w:p w:rsidR="007D15DD" w:rsidRPr="00693A8F" w:rsidRDefault="007D15DD" w:rsidP="00693A8F">
      <w:r w:rsidRPr="00693A8F">
        <w:t xml:space="preserve">116. </w:t>
      </w:r>
    </w:p>
    <w:p w:rsidR="007D15DD" w:rsidRPr="00693A8F" w:rsidRDefault="007D15DD" w:rsidP="00693A8F">
      <w:r w:rsidRPr="00693A8F">
        <w:t>Материнская или системная плата это?</w:t>
      </w:r>
    </w:p>
    <w:p w:rsidR="007D15DD" w:rsidRPr="00693A8F" w:rsidRDefault="007D15DD" w:rsidP="00693A8F">
      <w:r w:rsidRPr="00693A8F">
        <w:t>A) центральна плата на которой обрабатывается данных;) центральная плата которой предаются информация;) центральная плата на которой храниться информации;</w:t>
      </w:r>
    </w:p>
    <w:p w:rsidR="007D15DD" w:rsidRPr="00693A8F" w:rsidRDefault="007D15DD" w:rsidP="00693A8F">
      <w:r w:rsidRPr="00693A8F">
        <w:t>D) центральная плата на которой собраны все компоненты;) блоке который есть основные узлы ПК;</w:t>
      </w:r>
    </w:p>
    <w:p w:rsidR="007D15DD" w:rsidRPr="00693A8F" w:rsidRDefault="007D15DD" w:rsidP="00693A8F">
      <w:r w:rsidRPr="00693A8F">
        <w:t xml:space="preserve">117. </w:t>
      </w:r>
    </w:p>
    <w:p w:rsidR="007D15DD" w:rsidRPr="00693A8F" w:rsidRDefault="007D15DD" w:rsidP="00693A8F">
      <w:r w:rsidRPr="00693A8F">
        <w:t>Информация измеряется?</w:t>
      </w:r>
    </w:p>
    <w:p w:rsidR="007D15DD" w:rsidRPr="00693A8F" w:rsidRDefault="007D15DD" w:rsidP="00693A8F">
      <w:r w:rsidRPr="00693A8F">
        <w:t>A) в битах;) в мегабайта;</w:t>
      </w:r>
    </w:p>
    <w:p w:rsidR="007D15DD" w:rsidRPr="00693A8F" w:rsidRDefault="007D15DD" w:rsidP="00693A8F">
      <w:r w:rsidRPr="00693A8F">
        <w:t>C) в Байтах;) Мега Драйвах;) в Кило Бутах;</w:t>
      </w:r>
    </w:p>
    <w:p w:rsidR="007D15DD" w:rsidRPr="00693A8F" w:rsidRDefault="007D15DD" w:rsidP="00693A8F">
      <w:r w:rsidRPr="00693A8F">
        <w:t xml:space="preserve">118. </w:t>
      </w:r>
    </w:p>
    <w:p w:rsidR="007D15DD" w:rsidRPr="00693A8F" w:rsidRDefault="007D15DD" w:rsidP="00693A8F">
      <w:r w:rsidRPr="00693A8F">
        <w:t>Первую вычислительную машину изобрел?</w:t>
      </w:r>
    </w:p>
    <w:p w:rsidR="007D15DD" w:rsidRPr="00693A8F" w:rsidRDefault="007D15DD" w:rsidP="00693A8F">
      <w:r w:rsidRPr="00693A8F">
        <w:t>A) Джон фон Нейман;) Джордж Буль;) Лейбниц;) Норберт Винер;</w:t>
      </w:r>
    </w:p>
    <w:p w:rsidR="007D15DD" w:rsidRPr="00693A8F" w:rsidRDefault="007D15DD" w:rsidP="00693A8F">
      <w:r w:rsidRPr="00693A8F">
        <w:t>E) Чарльз Беббидж;</w:t>
      </w:r>
    </w:p>
    <w:p w:rsidR="007D15DD" w:rsidRPr="00693A8F" w:rsidRDefault="007D15DD" w:rsidP="00693A8F">
      <w:r w:rsidRPr="00693A8F">
        <w:t xml:space="preserve">119. </w:t>
      </w:r>
    </w:p>
    <w:p w:rsidR="007D15DD" w:rsidRPr="00693A8F" w:rsidRDefault="007D15DD" w:rsidP="00693A8F">
      <w:r w:rsidRPr="00693A8F">
        <w:t>Как записывается двоичной число 11100 в десятичное системе?</w:t>
      </w:r>
    </w:p>
    <w:p w:rsidR="007D15DD" w:rsidRPr="00693A8F" w:rsidRDefault="007D15DD" w:rsidP="00693A8F">
      <w:r w:rsidRPr="00693A8F">
        <w:t>A) 21;) 65;</w:t>
      </w:r>
    </w:p>
    <w:p w:rsidR="007D15DD" w:rsidRPr="00693A8F" w:rsidRDefault="007D15DD" w:rsidP="00693A8F">
      <w:r w:rsidRPr="00693A8F">
        <w:t>C) 28;) 41;) 24;</w:t>
      </w:r>
    </w:p>
    <w:p w:rsidR="007D15DD" w:rsidRPr="00693A8F" w:rsidRDefault="007D15DD" w:rsidP="00693A8F">
      <w:r w:rsidRPr="00693A8F">
        <w:t xml:space="preserve">120. </w:t>
      </w:r>
    </w:p>
    <w:p w:rsidR="007D15DD" w:rsidRPr="00693A8F" w:rsidRDefault="007D15DD" w:rsidP="00693A8F">
      <w:r w:rsidRPr="00693A8F">
        <w:t>Первая ЭВМ называлась?</w:t>
      </w:r>
    </w:p>
    <w:p w:rsidR="007D15DD" w:rsidRPr="00693A8F" w:rsidRDefault="007D15DD" w:rsidP="00693A8F">
      <w:r w:rsidRPr="00693A8F">
        <w:t>A) МИНСК;</w:t>
      </w:r>
    </w:p>
    <w:p w:rsidR="007D15DD" w:rsidRPr="00693A8F" w:rsidRDefault="007D15DD" w:rsidP="00693A8F">
      <w:r w:rsidRPr="00693A8F">
        <w:t>B) ЭНИАК;) БЭСМ;</w:t>
      </w:r>
    </w:p>
    <w:p w:rsidR="007D15DD" w:rsidRPr="00693A8F" w:rsidRDefault="007D15DD" w:rsidP="00693A8F">
      <w:r w:rsidRPr="00693A8F">
        <w:t>D) IВМ;) IBM PC;</w:t>
      </w:r>
    </w:p>
    <w:p w:rsidR="007D15DD" w:rsidRPr="00693A8F" w:rsidRDefault="007D15DD" w:rsidP="00693A8F">
      <w:r w:rsidRPr="00693A8F">
        <w:t xml:space="preserve">121. </w:t>
      </w:r>
    </w:p>
    <w:p w:rsidR="007D15DD" w:rsidRPr="00693A8F" w:rsidRDefault="007D15DD" w:rsidP="00693A8F">
      <w:r w:rsidRPr="00693A8F">
        <w:t>Ярлык – это?</w:t>
      </w:r>
    </w:p>
    <w:p w:rsidR="007D15DD" w:rsidRPr="00693A8F" w:rsidRDefault="007D15DD" w:rsidP="00693A8F">
      <w:r w:rsidRPr="00693A8F">
        <w:t>A) Ссылка на программу или документ;) Название программы и документа;) Часть файла;) Драйвер;) пустой файл;</w:t>
      </w:r>
    </w:p>
    <w:p w:rsidR="007D15DD" w:rsidRPr="00693A8F" w:rsidRDefault="007D15DD" w:rsidP="00693A8F">
      <w:r w:rsidRPr="00693A8F">
        <w:t xml:space="preserve">122. </w:t>
      </w:r>
    </w:p>
    <w:p w:rsidR="007D15DD" w:rsidRPr="00693A8F" w:rsidRDefault="007D15DD" w:rsidP="00693A8F">
      <w:r w:rsidRPr="00693A8F">
        <w:t>Ярлык отличается от настоящих файлов тем, что?</w:t>
      </w:r>
    </w:p>
    <w:p w:rsidR="007D15DD" w:rsidRPr="00693A8F" w:rsidRDefault="007D15DD" w:rsidP="00693A8F">
      <w:r w:rsidRPr="00693A8F">
        <w:t>A) На его значке есть треугольник;</w:t>
      </w:r>
    </w:p>
    <w:p w:rsidR="007D15DD" w:rsidRPr="00693A8F" w:rsidRDefault="007D15DD" w:rsidP="00693A8F">
      <w:r w:rsidRPr="00693A8F">
        <w:t>B) На его значке есть стрелочка;) На его значке есть буквы;) На его значке есть пиктограмма;) На его значке есть имя файл;</w:t>
      </w:r>
    </w:p>
    <w:p w:rsidR="007D15DD" w:rsidRPr="00693A8F" w:rsidRDefault="007D15DD" w:rsidP="00693A8F">
      <w:r w:rsidRPr="00693A8F">
        <w:t xml:space="preserve">123. </w:t>
      </w:r>
    </w:p>
    <w:p w:rsidR="007D15DD" w:rsidRPr="00693A8F" w:rsidRDefault="007D15DD" w:rsidP="00693A8F">
      <w:r w:rsidRPr="00693A8F">
        <w:t>Корзина служит для?</w:t>
      </w:r>
    </w:p>
    <w:p w:rsidR="007D15DD" w:rsidRPr="00693A8F" w:rsidRDefault="007D15DD" w:rsidP="00693A8F">
      <w:r w:rsidRPr="00693A8F">
        <w:t>A) Хранения удаленных значков и папок;) Хранения и сортировки файлов;</w:t>
      </w:r>
    </w:p>
    <w:p w:rsidR="007D15DD" w:rsidRPr="00693A8F" w:rsidRDefault="007D15DD" w:rsidP="00693A8F">
      <w:r w:rsidRPr="00693A8F">
        <w:t>C) Хранения удаленных файлов;) Хранения созданных документов;) Хранения восстанавливавши документ;</w:t>
      </w:r>
    </w:p>
    <w:p w:rsidR="007D15DD" w:rsidRPr="00693A8F" w:rsidRDefault="007D15DD" w:rsidP="00693A8F">
      <w:r w:rsidRPr="00693A8F">
        <w:t xml:space="preserve">124. </w:t>
      </w:r>
    </w:p>
    <w:p w:rsidR="007D15DD" w:rsidRPr="00693A8F" w:rsidRDefault="007D15DD" w:rsidP="00693A8F">
      <w:r w:rsidRPr="00693A8F">
        <w:t>Какая система счисления имеет следующий алфавит 0;1;2;3;4;5;6;7;8;9;A;B;C;D;E;F?</w:t>
      </w:r>
    </w:p>
    <w:p w:rsidR="007D15DD" w:rsidRPr="00693A8F" w:rsidRDefault="007D15DD" w:rsidP="00693A8F">
      <w:r w:rsidRPr="00693A8F">
        <w:t>A) девятичная;) буквенно-цифровая;) латинская;</w:t>
      </w:r>
    </w:p>
    <w:p w:rsidR="007D15DD" w:rsidRPr="00693A8F" w:rsidRDefault="007D15DD" w:rsidP="00693A8F">
      <w:r w:rsidRPr="00693A8F">
        <w:t>D) шестнадцатеричная;) восьмеричная;</w:t>
      </w:r>
    </w:p>
    <w:p w:rsidR="007D15DD" w:rsidRPr="00693A8F" w:rsidRDefault="007D15DD" w:rsidP="00693A8F">
      <w:r w:rsidRPr="00693A8F">
        <w:t xml:space="preserve">125. </w:t>
      </w:r>
    </w:p>
    <w:p w:rsidR="007D15DD" w:rsidRPr="00693A8F" w:rsidRDefault="007D15DD" w:rsidP="00693A8F">
      <w:r w:rsidRPr="00693A8F">
        <w:t>Пункт «Программы» содержит?</w:t>
      </w:r>
    </w:p>
    <w:p w:rsidR="007D15DD" w:rsidRPr="00693A8F" w:rsidRDefault="007D15DD" w:rsidP="00693A8F">
      <w:r w:rsidRPr="00693A8F">
        <w:t>A) Ярлыки;) Файлы;</w:t>
      </w:r>
    </w:p>
    <w:p w:rsidR="007D15DD" w:rsidRPr="00693A8F" w:rsidRDefault="007D15DD" w:rsidP="00693A8F">
      <w:r w:rsidRPr="00693A8F">
        <w:t>C) Папки;) Диски;) каталоги;</w:t>
      </w:r>
    </w:p>
    <w:p w:rsidR="007D15DD" w:rsidRPr="00693A8F" w:rsidRDefault="007D15DD" w:rsidP="00693A8F">
      <w:r w:rsidRPr="00693A8F">
        <w:t xml:space="preserve">126. </w:t>
      </w:r>
    </w:p>
    <w:p w:rsidR="007D15DD" w:rsidRPr="00693A8F" w:rsidRDefault="007D15DD" w:rsidP="00693A8F">
      <w:r w:rsidRPr="00693A8F">
        <w:t>Мой компьютер?</w:t>
      </w:r>
    </w:p>
    <w:p w:rsidR="007D15DD" w:rsidRPr="00693A8F" w:rsidRDefault="007D15DD" w:rsidP="00693A8F">
      <w:r w:rsidRPr="00693A8F">
        <w:t>A) доступ к файлам и папкам, настройку технических параметров компьютера;) для управления файловой системой, выводить на экран изображение папок;) ускоренного доступа к объектом;) настройки, установки или удаление программы;) для настройки файл и папки;</w:t>
      </w:r>
    </w:p>
    <w:p w:rsidR="007D15DD" w:rsidRPr="00693A8F" w:rsidRDefault="007D15DD" w:rsidP="00693A8F">
      <w:r w:rsidRPr="00693A8F">
        <w:t xml:space="preserve">127. </w:t>
      </w:r>
    </w:p>
    <w:p w:rsidR="007D15DD" w:rsidRPr="00693A8F" w:rsidRDefault="007D15DD" w:rsidP="00693A8F">
      <w:r w:rsidRPr="00693A8F">
        <w:t>1-Килобайт равно?</w:t>
      </w:r>
    </w:p>
    <w:p w:rsidR="007D15DD" w:rsidRPr="00693A8F" w:rsidRDefault="007D15DD" w:rsidP="00693A8F">
      <w:r w:rsidRPr="00693A8F">
        <w:t>A) 1Килобайт=1024Т байт;</w:t>
      </w:r>
    </w:p>
    <w:p w:rsidR="007D15DD" w:rsidRPr="00693A8F" w:rsidRDefault="007D15DD" w:rsidP="00693A8F">
      <w:r w:rsidRPr="00693A8F">
        <w:t>B) 1Килобайт=1024 байт;) 1Килабайт=1024 Мбайт;) 1Киллабайт=1024 бит;) 1Клбайт=1024 Гбайт;</w:t>
      </w:r>
    </w:p>
    <w:p w:rsidR="007D15DD" w:rsidRPr="00693A8F" w:rsidRDefault="007D15DD" w:rsidP="00693A8F">
      <w:r w:rsidRPr="00693A8F">
        <w:t xml:space="preserve">128. </w:t>
      </w:r>
    </w:p>
    <w:p w:rsidR="007D15DD" w:rsidRPr="00693A8F" w:rsidRDefault="007D15DD" w:rsidP="00693A8F">
      <w:r w:rsidRPr="00693A8F">
        <w:t>1-Терабайт равно?</w:t>
      </w:r>
    </w:p>
    <w:p w:rsidR="007D15DD" w:rsidRPr="00693A8F" w:rsidRDefault="007D15DD" w:rsidP="00693A8F">
      <w:r w:rsidRPr="00693A8F">
        <w:t>A) 1-Терабайт=1024 Гбайт;) 1-Терабайт=1024 байт;) 1-Терабайт=1024Килобайт;) 1-Терабайт=1024Мегабайт;) 1-Терабайт=2</w:t>
      </w:r>
      <w:r w:rsidRPr="00693A8F">
        <w:object w:dxaOrig="22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5.6pt" o:ole="">
            <v:imagedata r:id="rId4" o:title=""/>
          </v:shape>
          <o:OLEObject Type="Embed" ProgID="Equation.3" ShapeID="_x0000_i1025" DrawAspect="Content" ObjectID="_1839567166" r:id="rId5"/>
        </w:object>
      </w:r>
      <w:r w:rsidRPr="00693A8F">
        <w:t>байт;</w:t>
      </w:r>
    </w:p>
    <w:p w:rsidR="007D15DD" w:rsidRPr="00693A8F" w:rsidRDefault="007D15DD" w:rsidP="00693A8F">
      <w:r w:rsidRPr="00693A8F">
        <w:t xml:space="preserve">129. </w:t>
      </w:r>
    </w:p>
    <w:p w:rsidR="007D15DD" w:rsidRPr="00693A8F" w:rsidRDefault="007D15DD" w:rsidP="00693A8F">
      <w:r w:rsidRPr="00693A8F">
        <w:t>MCMXCIX равно?</w:t>
      </w:r>
    </w:p>
    <w:p w:rsidR="007D15DD" w:rsidRPr="00693A8F" w:rsidRDefault="007D15DD" w:rsidP="00693A8F">
      <w:r w:rsidRPr="00693A8F">
        <w:t>A) MCMXCIX =1911;) MCMXCIX =1199;</w:t>
      </w:r>
    </w:p>
    <w:p w:rsidR="007D15DD" w:rsidRPr="00693A8F" w:rsidRDefault="007D15DD" w:rsidP="00693A8F">
      <w:r w:rsidRPr="00693A8F">
        <w:t>C) MCMXCIX = 1999;) MCMXCIX =2009;) MCMXCIX =100;</w:t>
      </w:r>
    </w:p>
    <w:p w:rsidR="007D15DD" w:rsidRPr="00693A8F" w:rsidRDefault="007D15DD" w:rsidP="00693A8F">
      <w:r w:rsidRPr="00693A8F">
        <w:t xml:space="preserve">130. </w:t>
      </w:r>
    </w:p>
    <w:p w:rsidR="007D15DD" w:rsidRPr="00693A8F" w:rsidRDefault="007D15DD" w:rsidP="00693A8F">
      <w:r w:rsidRPr="00693A8F">
        <w:t>4,5 Кбайт =____байт=_____бит равно?</w:t>
      </w:r>
    </w:p>
    <w:p w:rsidR="007D15DD" w:rsidRPr="00693A8F" w:rsidRDefault="007D15DD" w:rsidP="00693A8F">
      <w:r w:rsidRPr="00693A8F">
        <w:t>A) 4,5 Кбайт =6144 байт=48152бит;) 4,5 Кбайт =32 байт= бит32768;</w:t>
      </w:r>
    </w:p>
    <w:p w:rsidR="007D15DD" w:rsidRPr="00693A8F" w:rsidRDefault="007D15DD" w:rsidP="00693A8F">
      <w:r w:rsidRPr="00693A8F">
        <w:t>C) 4,5 Кбайт =4608 байт=36864 бит;) 4,5 Кбайт =4608 байт= 4718592 бит;) нет вариант;</w:t>
      </w:r>
    </w:p>
    <w:p w:rsidR="007D15DD" w:rsidRPr="00693A8F" w:rsidRDefault="007D15DD" w:rsidP="00693A8F">
      <w:r w:rsidRPr="00693A8F">
        <w:t xml:space="preserve">131. </w:t>
      </w:r>
    </w:p>
    <w:p w:rsidR="007D15DD" w:rsidRPr="00693A8F" w:rsidRDefault="007D15DD" w:rsidP="00693A8F">
      <w:r w:rsidRPr="00693A8F">
        <w:t>16</w:t>
      </w:r>
      <w:r w:rsidRPr="00693A8F">
        <w:object w:dxaOrig="150" w:dyaOrig="300">
          <v:shape id="_x0000_i1026" type="#_x0000_t75" style="width:7.2pt;height:15.6pt" o:ole="">
            <v:imagedata r:id="rId6" o:title=""/>
          </v:shape>
          <o:OLEObject Type="Embed" ProgID="Equation.3" ShapeID="_x0000_i1026" DrawAspect="Content" ObjectID="_1839567167" r:id="rId7"/>
        </w:object>
      </w:r>
      <w:r w:rsidRPr="00693A8F">
        <w:t>бит =32 Мбайт равно?</w:t>
      </w:r>
    </w:p>
    <w:p w:rsidR="007D15DD" w:rsidRPr="00693A8F" w:rsidRDefault="007D15DD" w:rsidP="00693A8F">
      <w:r w:rsidRPr="00693A8F">
        <w:t>A) х=7;) х=6;) х=8;) х=2;) х=9;</w:t>
      </w:r>
    </w:p>
    <w:p w:rsidR="007D15DD" w:rsidRPr="00693A8F" w:rsidRDefault="007D15DD" w:rsidP="00693A8F">
      <w:r w:rsidRPr="00693A8F">
        <w:t xml:space="preserve">132. </w:t>
      </w:r>
    </w:p>
    <w:p w:rsidR="007D15DD" w:rsidRPr="00693A8F" w:rsidRDefault="007D15DD" w:rsidP="00693A8F">
      <w:r w:rsidRPr="00693A8F">
        <w:t>Что составляет восемь бит?</w:t>
      </w:r>
    </w:p>
    <w:p w:rsidR="007D15DD" w:rsidRPr="00693A8F" w:rsidRDefault="007D15DD" w:rsidP="00693A8F">
      <w:r w:rsidRPr="00693A8F">
        <w:t>A) Гбайт;</w:t>
      </w:r>
    </w:p>
    <w:p w:rsidR="007D15DD" w:rsidRPr="00693A8F" w:rsidRDefault="007D15DD" w:rsidP="00693A8F">
      <w:r w:rsidRPr="00693A8F">
        <w:t>B) Байт;) Мбайт;) Кбайт;) Бит;</w:t>
      </w:r>
    </w:p>
    <w:p w:rsidR="007D15DD" w:rsidRPr="00693A8F" w:rsidRDefault="007D15DD" w:rsidP="00693A8F">
      <w:r w:rsidRPr="00693A8F">
        <w:t xml:space="preserve">133. </w:t>
      </w:r>
    </w:p>
    <w:p w:rsidR="007D15DD" w:rsidRPr="00693A8F" w:rsidRDefault="007D15DD" w:rsidP="00693A8F">
      <w:r w:rsidRPr="00693A8F">
        <w:t>Сколько байт содержится в 32 битах?</w:t>
      </w:r>
    </w:p>
    <w:p w:rsidR="007D15DD" w:rsidRPr="00693A8F" w:rsidRDefault="007D15DD" w:rsidP="00693A8F">
      <w:r w:rsidRPr="00693A8F">
        <w:t>A) 2;</w:t>
      </w:r>
    </w:p>
    <w:p w:rsidR="007D15DD" w:rsidRPr="00693A8F" w:rsidRDefault="007D15DD" w:rsidP="00693A8F">
      <w:r w:rsidRPr="00693A8F">
        <w:t>B) 4;) 6;) 8;) 10;</w:t>
      </w:r>
    </w:p>
    <w:p w:rsidR="007D15DD" w:rsidRPr="00693A8F" w:rsidRDefault="007D15DD" w:rsidP="00693A8F">
      <w:r w:rsidRPr="00693A8F">
        <w:t xml:space="preserve">134. </w:t>
      </w:r>
    </w:p>
    <w:p w:rsidR="007D15DD" w:rsidRPr="00693A8F" w:rsidRDefault="007D15DD" w:rsidP="00693A8F">
      <w:r w:rsidRPr="00693A8F">
        <w:t>Чему равны 1024 байта?</w:t>
      </w:r>
    </w:p>
    <w:p w:rsidR="007D15DD" w:rsidRPr="00693A8F" w:rsidRDefault="007D15DD" w:rsidP="00693A8F">
      <w:r w:rsidRPr="00693A8F">
        <w:t>A) 1 Мбайт;</w:t>
      </w:r>
    </w:p>
    <w:p w:rsidR="007D15DD" w:rsidRPr="00693A8F" w:rsidRDefault="007D15DD" w:rsidP="00693A8F">
      <w:r w:rsidRPr="00693A8F">
        <w:t>B) 1 Кбайт;) 1 бит;) 1 Тбайт;) 1 Гбайт;</w:t>
      </w:r>
    </w:p>
    <w:p w:rsidR="007D15DD" w:rsidRPr="00693A8F" w:rsidRDefault="007D15DD" w:rsidP="00693A8F">
      <w:r w:rsidRPr="00693A8F">
        <w:t xml:space="preserve">135. </w:t>
      </w:r>
    </w:p>
    <w:p w:rsidR="007D15DD" w:rsidRPr="00693A8F" w:rsidRDefault="007D15DD" w:rsidP="00693A8F">
      <w:r w:rsidRPr="00693A8F">
        <w:t>В каком пункте описан алфавит двоичной системы счисления?</w:t>
      </w:r>
    </w:p>
    <w:p w:rsidR="007D15DD" w:rsidRPr="00693A8F" w:rsidRDefault="007D15DD" w:rsidP="00693A8F">
      <w:r w:rsidRPr="00693A8F">
        <w:t>A) 0;0;) 1;1;</w:t>
      </w:r>
    </w:p>
    <w:p w:rsidR="007D15DD" w:rsidRPr="00693A8F" w:rsidRDefault="007D15DD" w:rsidP="00693A8F">
      <w:r w:rsidRPr="00693A8F">
        <w:t>C) 0;1;) -1;0;1;) 0;1;2;</w:t>
      </w:r>
    </w:p>
    <w:p w:rsidR="007D15DD" w:rsidRPr="00693A8F" w:rsidRDefault="007D15DD" w:rsidP="00693A8F">
      <w:r w:rsidRPr="00693A8F">
        <w:t xml:space="preserve">136. </w:t>
      </w:r>
    </w:p>
    <w:p w:rsidR="007D15DD" w:rsidRPr="00693A8F" w:rsidRDefault="007D15DD" w:rsidP="00693A8F">
      <w:r w:rsidRPr="00693A8F">
        <w:t>В каком пункте полностью описан алфавит шестнадцатеричной системы счисления?</w:t>
      </w:r>
    </w:p>
    <w:p w:rsidR="007D15DD" w:rsidRPr="00693A8F" w:rsidRDefault="007D15DD" w:rsidP="00693A8F">
      <w:r w:rsidRPr="00693A8F">
        <w:t>A) {0;1;2;3;4;5;6;7;8;9;10;11;12;13;14;15};) {-8;-7;-6;-5;-4;-3;-2;-1;1;2;3;4;5;6;7;8};) {1;2;3;4;5;6;7;8;9;10;11;12;13;14;15;16};</w:t>
      </w:r>
    </w:p>
    <w:p w:rsidR="007D15DD" w:rsidRPr="00693A8F" w:rsidRDefault="007D15DD" w:rsidP="00693A8F">
      <w:r w:rsidRPr="00693A8F">
        <w:t>D) {0;1;2;3;4;5;6;7;8;9;A;B;C;D;E;F};) {1;2;3;4;5;6;7;8;9;10;A;B;C;D;E;F};</w:t>
      </w:r>
    </w:p>
    <w:p w:rsidR="007D15DD" w:rsidRPr="00693A8F" w:rsidRDefault="007D15DD" w:rsidP="00693A8F">
      <w:r w:rsidRPr="00693A8F">
        <w:t xml:space="preserve">137. </w:t>
      </w:r>
    </w:p>
    <w:p w:rsidR="007D15DD" w:rsidRPr="00693A8F" w:rsidRDefault="007D15DD" w:rsidP="00693A8F">
      <w:r w:rsidRPr="00693A8F">
        <w:t>Что вызывает нажатие правой кнопки мыши по объекту?</w:t>
      </w:r>
    </w:p>
    <w:p w:rsidR="007D15DD" w:rsidRPr="00693A8F" w:rsidRDefault="007D15DD" w:rsidP="00693A8F">
      <w:r w:rsidRPr="00693A8F">
        <w:t>A) Контекстное меню;) Главное меню;) Рабочий стол;) Панель задач;) Блок-схема;</w:t>
      </w:r>
    </w:p>
    <w:p w:rsidR="007D15DD" w:rsidRPr="00693A8F" w:rsidRDefault="007D15DD" w:rsidP="00693A8F">
      <w:r w:rsidRPr="00693A8F">
        <w:t xml:space="preserve">138. </w:t>
      </w:r>
    </w:p>
    <w:p w:rsidR="007D15DD" w:rsidRPr="00693A8F" w:rsidRDefault="007D15DD" w:rsidP="00693A8F">
      <w:r w:rsidRPr="00693A8F">
        <w:t>Архивный файл отличается от исходного тем, что?</w:t>
      </w:r>
    </w:p>
    <w:p w:rsidR="007D15DD" w:rsidRPr="00693A8F" w:rsidRDefault="007D15DD" w:rsidP="00693A8F">
      <w:r w:rsidRPr="00693A8F">
        <w:t>A) доступ к нему занимает меньше времени;) он в большей степени удобен для редактирования;) он легче защищается от вирусов;) он легче защищается от несанкционированного доступа;</w:t>
      </w:r>
    </w:p>
    <w:p w:rsidR="007D15DD" w:rsidRPr="00693A8F" w:rsidRDefault="007D15DD" w:rsidP="00693A8F">
      <w:r w:rsidRPr="00693A8F">
        <w:t>E) он занимает меньше места на диске;</w:t>
      </w:r>
    </w:p>
    <w:p w:rsidR="007D15DD" w:rsidRPr="00693A8F" w:rsidRDefault="007D15DD" w:rsidP="00693A8F">
      <w:r w:rsidRPr="00693A8F">
        <w:t xml:space="preserve">139. </w:t>
      </w:r>
    </w:p>
    <w:p w:rsidR="007D15DD" w:rsidRPr="00693A8F" w:rsidRDefault="007D15DD" w:rsidP="00693A8F">
      <w:r w:rsidRPr="00693A8F">
        <w:t>Что такое Norton Commander?</w:t>
      </w:r>
    </w:p>
    <w:p w:rsidR="007D15DD" w:rsidRPr="00693A8F" w:rsidRDefault="007D15DD" w:rsidP="00693A8F">
      <w:r w:rsidRPr="00693A8F">
        <w:t>A) операционная оболочка;) операционная система;) операционная программа;) программа, которая загружается после включения компьютера;) операционный файл;</w:t>
      </w:r>
    </w:p>
    <w:p w:rsidR="007D15DD" w:rsidRPr="00693A8F" w:rsidRDefault="007D15DD" w:rsidP="00693A8F">
      <w:r w:rsidRPr="00693A8F">
        <w:t xml:space="preserve">140. </w:t>
      </w:r>
    </w:p>
    <w:p w:rsidR="007D15DD" w:rsidRPr="00693A8F" w:rsidRDefault="007D15DD" w:rsidP="00693A8F">
      <w:r w:rsidRPr="00693A8F">
        <w:t>Что такое Windows XP?</w:t>
      </w:r>
    </w:p>
    <w:p w:rsidR="007D15DD" w:rsidRPr="00693A8F" w:rsidRDefault="007D15DD" w:rsidP="00693A8F">
      <w:r w:rsidRPr="00693A8F">
        <w:t>A) графическая операционная оболочка;) программа прикладного программного обеспечения;) операционная оболочка;) системное программное обеспечение;</w:t>
      </w:r>
    </w:p>
    <w:p w:rsidR="007D15DD" w:rsidRPr="00693A8F" w:rsidRDefault="007D15DD" w:rsidP="00693A8F">
      <w:r w:rsidRPr="00693A8F">
        <w:t>E) графическая операционная система;</w:t>
      </w:r>
    </w:p>
    <w:p w:rsidR="007D15DD" w:rsidRPr="00693A8F" w:rsidRDefault="007D15DD" w:rsidP="00693A8F">
      <w:r w:rsidRPr="00693A8F">
        <w:t xml:space="preserve">141. </w:t>
      </w:r>
    </w:p>
    <w:p w:rsidR="007D15DD" w:rsidRPr="00693A8F" w:rsidRDefault="007D15DD" w:rsidP="00693A8F">
      <w:r w:rsidRPr="00693A8F">
        <w:t>Какой фирмой разработана операционная система Windows?</w:t>
      </w:r>
    </w:p>
    <w:p w:rsidR="007D15DD" w:rsidRPr="00693A8F" w:rsidRDefault="007D15DD" w:rsidP="00693A8F">
      <w:r w:rsidRPr="00693A8F">
        <w:t>A) IBM;</w:t>
      </w:r>
    </w:p>
    <w:p w:rsidR="007D15DD" w:rsidRPr="00693A8F" w:rsidRDefault="007D15DD" w:rsidP="00693A8F">
      <w:r w:rsidRPr="00693A8F">
        <w:t>B) Microsoft;) Intel;) Digital Research;) Unix;</w:t>
      </w:r>
    </w:p>
    <w:p w:rsidR="007D15DD" w:rsidRPr="00693A8F" w:rsidRDefault="007D15DD" w:rsidP="00693A8F">
      <w:r w:rsidRPr="00693A8F">
        <w:t xml:space="preserve">142. </w:t>
      </w:r>
    </w:p>
    <w:p w:rsidR="007D15DD" w:rsidRPr="00693A8F" w:rsidRDefault="007D15DD" w:rsidP="00693A8F">
      <w:r w:rsidRPr="00693A8F">
        <w:t>Кнопка, предназначенная для вызова Главного меню системы?</w:t>
      </w:r>
    </w:p>
    <w:p w:rsidR="007D15DD" w:rsidRPr="00693A8F" w:rsidRDefault="007D15DD" w:rsidP="00693A8F">
      <w:r w:rsidRPr="00693A8F">
        <w:t>A) Пиктограмма;) Файл;</w:t>
      </w:r>
    </w:p>
    <w:p w:rsidR="007D15DD" w:rsidRPr="00693A8F" w:rsidRDefault="007D15DD" w:rsidP="00693A8F">
      <w:r w:rsidRPr="00693A8F">
        <w:t>C) Пуск;) Панель задач;) Рабочий стол;</w:t>
      </w:r>
    </w:p>
    <w:p w:rsidR="007D15DD" w:rsidRPr="00693A8F" w:rsidRDefault="007D15DD" w:rsidP="00693A8F">
      <w:r w:rsidRPr="00693A8F">
        <w:t xml:space="preserve">143. </w:t>
      </w:r>
    </w:p>
    <w:p w:rsidR="007D15DD" w:rsidRPr="00693A8F" w:rsidRDefault="007D15DD" w:rsidP="00693A8F">
      <w:r w:rsidRPr="00693A8F">
        <w:t>Что такое алгоритм?</w:t>
      </w:r>
    </w:p>
    <w:p w:rsidR="007D15DD" w:rsidRPr="00693A8F" w:rsidRDefault="007D15DD" w:rsidP="00693A8F">
      <w:r w:rsidRPr="00693A8F">
        <w:t>A) это отдельные указания исполнителю выполнить некоторые законченные действия;) это набор определений и правил для исполнителя;</w:t>
      </w:r>
    </w:p>
    <w:p w:rsidR="007D15DD" w:rsidRPr="00693A8F" w:rsidRDefault="007D15DD" w:rsidP="00693A8F">
      <w:r w:rsidRPr="00693A8F">
        <w:t>C) выполнять для решения любой задачи из данного класса за конечное число шагов;) это последовательность команд для ЭВМ;) это набор определений и правил для пользователя;</w:t>
      </w:r>
    </w:p>
    <w:p w:rsidR="007D15DD" w:rsidRPr="00693A8F" w:rsidRDefault="007D15DD" w:rsidP="00693A8F">
      <w:r w:rsidRPr="00693A8F">
        <w:t xml:space="preserve">144. </w:t>
      </w:r>
    </w:p>
    <w:p w:rsidR="007D15DD" w:rsidRPr="00693A8F" w:rsidRDefault="007D15DD" w:rsidP="00693A8F">
      <w:r w:rsidRPr="00693A8F">
        <w:t>Последовательность нескольких команд алгоритма, выполняющихся одна за другой, называется?</w:t>
      </w:r>
    </w:p>
    <w:p w:rsidR="007D15DD" w:rsidRPr="00693A8F" w:rsidRDefault="007D15DD" w:rsidP="00693A8F">
      <w:r w:rsidRPr="00693A8F">
        <w:t>A) система команд;) программа;) серия команд;) служебные слова;</w:t>
      </w:r>
    </w:p>
    <w:p w:rsidR="007D15DD" w:rsidRPr="00693A8F" w:rsidRDefault="007D15DD" w:rsidP="00693A8F">
      <w:r w:rsidRPr="00693A8F">
        <w:t>E) алгоритм;</w:t>
      </w:r>
    </w:p>
    <w:p w:rsidR="007D15DD" w:rsidRPr="00693A8F" w:rsidRDefault="007D15DD" w:rsidP="00693A8F">
      <w:r w:rsidRPr="00693A8F">
        <w:t xml:space="preserve">145. </w:t>
      </w:r>
    </w:p>
    <w:p w:rsidR="007D15DD" w:rsidRPr="00693A8F" w:rsidRDefault="007D15DD" w:rsidP="00693A8F">
      <w:r w:rsidRPr="00693A8F">
        <w:t>Число символов в слове называется?</w:t>
      </w:r>
    </w:p>
    <w:p w:rsidR="007D15DD" w:rsidRPr="00693A8F" w:rsidRDefault="007D15DD" w:rsidP="00693A8F">
      <w:r w:rsidRPr="00693A8F">
        <w:t>A) глубиной слова;) шириной слова;) длиной слова;</w:t>
      </w:r>
    </w:p>
    <w:p w:rsidR="007D15DD" w:rsidRPr="00693A8F" w:rsidRDefault="007D15DD" w:rsidP="00693A8F">
      <w:r w:rsidRPr="00693A8F">
        <w:t>D) расширением слова;) идентификатором слова;</w:t>
      </w:r>
    </w:p>
    <w:p w:rsidR="007D15DD" w:rsidRPr="00693A8F" w:rsidRDefault="007D15DD" w:rsidP="00693A8F">
      <w:r w:rsidRPr="00693A8F">
        <w:t xml:space="preserve">146. </w:t>
      </w:r>
    </w:p>
    <w:p w:rsidR="007D15DD" w:rsidRPr="00693A8F" w:rsidRDefault="007D15DD" w:rsidP="00693A8F">
      <w:r w:rsidRPr="00693A8F">
        <w:t>Алгоритм включает в себя ветвление, если?</w:t>
      </w:r>
    </w:p>
    <w:p w:rsidR="007D15DD" w:rsidRPr="00693A8F" w:rsidRDefault="007D15DD" w:rsidP="00693A8F">
      <w:r w:rsidRPr="00693A8F">
        <w:t>A) если он составлен так, что его выполнение предполагает многократное повторение одних и тех же действий;</w:t>
      </w:r>
    </w:p>
    <w:p w:rsidR="007D15DD" w:rsidRPr="00693A8F" w:rsidRDefault="007D15DD" w:rsidP="00693A8F">
      <w:r w:rsidRPr="00693A8F">
        <w:t>B) если ход его выполнения зависит от истинности тех или иных условий;) если его команды выполняются в порядке их естественного следования друг за другом независимо от каких-либо условий;) если он представим в табличной форме;) если он включает в себя вспомогательный алгоритм;</w:t>
      </w:r>
    </w:p>
    <w:p w:rsidR="007D15DD" w:rsidRPr="00693A8F" w:rsidRDefault="007D15DD" w:rsidP="00693A8F">
      <w:r w:rsidRPr="00693A8F">
        <w:t xml:space="preserve">147. </w:t>
      </w:r>
    </w:p>
    <w:p w:rsidR="007D15DD" w:rsidRPr="00693A8F" w:rsidRDefault="007D15DD" w:rsidP="00693A8F">
      <w:r w:rsidRPr="00693A8F">
        <w:t>Что из ниже перечисленного относится к языкам программирования?</w:t>
      </w:r>
    </w:p>
    <w:p w:rsidR="007D15DD" w:rsidRPr="00693A8F" w:rsidRDefault="007D15DD" w:rsidP="00693A8F">
      <w:r w:rsidRPr="00693A8F">
        <w:t>A) Delphi, BASIC, Assembler, Pascal;) Delphi, Word, Excel, Pascal;) PowerPoint, BASIC, Assembler, Paint;) Delphi, BASIC, Internet, PhotoShop;) Adobe, Mathcad, Office, WinRAR;</w:t>
      </w:r>
    </w:p>
    <w:p w:rsidR="007D15DD" w:rsidRPr="00693A8F" w:rsidRDefault="007D15DD" w:rsidP="00693A8F">
      <w:r w:rsidRPr="00693A8F">
        <w:t xml:space="preserve">148. </w:t>
      </w:r>
    </w:p>
    <w:p w:rsidR="007D15DD" w:rsidRPr="00693A8F" w:rsidRDefault="007D15DD" w:rsidP="00693A8F">
      <w:r w:rsidRPr="00693A8F">
        <w:t>Что из ниже перечисленных является средством для создания программ?</w:t>
      </w:r>
    </w:p>
    <w:p w:rsidR="007D15DD" w:rsidRPr="00693A8F" w:rsidRDefault="007D15DD" w:rsidP="00693A8F">
      <w:r w:rsidRPr="00693A8F">
        <w:t>A) файлы;</w:t>
      </w:r>
    </w:p>
    <w:p w:rsidR="007D15DD" w:rsidRPr="00693A8F" w:rsidRDefault="007D15DD" w:rsidP="00693A8F">
      <w:r w:rsidRPr="00693A8F">
        <w:t>B) компилятор;) редактор связей;) библиотеки функций;) текстовый редактор;</w:t>
      </w:r>
      <w:r w:rsidRPr="00693A8F">
        <w:tab/>
      </w:r>
    </w:p>
    <w:p w:rsidR="007D15DD" w:rsidRPr="00693A8F" w:rsidRDefault="007D15DD" w:rsidP="00693A8F">
      <w:r w:rsidRPr="00693A8F">
        <w:t xml:space="preserve">149. </w:t>
      </w:r>
    </w:p>
    <w:p w:rsidR="007D15DD" w:rsidRPr="00693A8F" w:rsidRDefault="007D15DD" w:rsidP="00693A8F">
      <w:r w:rsidRPr="00693A8F">
        <w:t>Для пользователя ячейка электронной таблицы идентифицируются?</w:t>
      </w:r>
    </w:p>
    <w:p w:rsidR="007D15DD" w:rsidRPr="00693A8F" w:rsidRDefault="007D15DD" w:rsidP="00693A8F">
      <w:r w:rsidRPr="00693A8F">
        <w:t>A) путем последовательного указания имени столбца и номера строки, на пересечении которых располагается ячейка;) адресом машинного слова оперативной памяти, отведенного под ячейку;) специальным кодовым словом;) именем, произвольно задаваемым пользователем;) совокупность нумерованных строк и поименованных буквами латинского алфавита столбцов;</w:t>
      </w:r>
    </w:p>
    <w:p w:rsidR="007D15DD" w:rsidRPr="00693A8F" w:rsidRDefault="007D15DD" w:rsidP="00693A8F">
      <w:r w:rsidRPr="00693A8F">
        <w:t xml:space="preserve">150. </w:t>
      </w:r>
    </w:p>
    <w:p w:rsidR="007D15DD" w:rsidRPr="00693A8F" w:rsidRDefault="007D15DD" w:rsidP="00693A8F">
      <w:r w:rsidRPr="00693A8F">
        <w:t>Для установки линейки необходимо выбрать команду из опции горизонтального меню?</w:t>
      </w:r>
    </w:p>
    <w:p w:rsidR="007D15DD" w:rsidRPr="00693A8F" w:rsidRDefault="007D15DD" w:rsidP="00693A8F">
      <w:r w:rsidRPr="00693A8F">
        <w:t>A) Файл;) Правка;</w:t>
      </w:r>
    </w:p>
    <w:p w:rsidR="007D15DD" w:rsidRPr="00693A8F" w:rsidRDefault="007D15DD" w:rsidP="00693A8F">
      <w:r w:rsidRPr="00693A8F">
        <w:t>C) Вид;) Вставка;) Формат;</w:t>
      </w:r>
    </w:p>
    <w:p w:rsidR="007D15DD" w:rsidRPr="00693A8F" w:rsidRDefault="007D15DD" w:rsidP="00693A8F">
      <w:r w:rsidRPr="00693A8F">
        <w:t xml:space="preserve">151. </w:t>
      </w:r>
    </w:p>
    <w:p w:rsidR="007D15DD" w:rsidRPr="00693A8F" w:rsidRDefault="007D15DD" w:rsidP="00693A8F">
      <w:r w:rsidRPr="00693A8F">
        <w:t>Текстовый процессор представляет собой программный продукт, входящий в состав?</w:t>
      </w:r>
    </w:p>
    <w:p w:rsidR="007D15DD" w:rsidRPr="00693A8F" w:rsidRDefault="007D15DD" w:rsidP="00693A8F">
      <w:r w:rsidRPr="00693A8F">
        <w:t>A) системного программного обеспечения;) систем программирования;</w:t>
      </w:r>
    </w:p>
    <w:p w:rsidR="007D15DD" w:rsidRPr="00693A8F" w:rsidRDefault="007D15DD" w:rsidP="00693A8F">
      <w:r w:rsidRPr="00693A8F">
        <w:t>C) прикладного программного обеспечения;) уникального программного обеспечения;) операционной системы;</w:t>
      </w:r>
    </w:p>
    <w:p w:rsidR="007D15DD" w:rsidRPr="00693A8F" w:rsidRDefault="007D15DD" w:rsidP="00693A8F">
      <w:r w:rsidRPr="00693A8F">
        <w:t xml:space="preserve">152. </w:t>
      </w:r>
    </w:p>
    <w:p w:rsidR="007D15DD" w:rsidRPr="00693A8F" w:rsidRDefault="007D15DD" w:rsidP="00693A8F">
      <w:r w:rsidRPr="00693A8F">
        <w:t>Файл электронной таблицы Excel и Word имеет расширение?</w:t>
      </w:r>
    </w:p>
    <w:p w:rsidR="007D15DD" w:rsidRPr="00693A8F" w:rsidRDefault="007D15DD" w:rsidP="00693A8F">
      <w:r w:rsidRPr="00693A8F">
        <w:t>A) xls, doc;) word, Exsel;) txt, lxs;) xls, dmb;</w:t>
      </w:r>
    </w:p>
    <w:p w:rsidR="007D15DD" w:rsidRPr="00693A8F" w:rsidRDefault="007D15DD" w:rsidP="00693A8F">
      <w:r w:rsidRPr="00693A8F">
        <w:t>E) bmp, exe;</w:t>
      </w:r>
    </w:p>
    <w:p w:rsidR="007D15DD" w:rsidRPr="00693A8F" w:rsidRDefault="007D15DD" w:rsidP="00693A8F">
      <w:r w:rsidRPr="00693A8F">
        <w:t xml:space="preserve">153. </w:t>
      </w:r>
    </w:p>
    <w:p w:rsidR="007D15DD" w:rsidRPr="00693A8F" w:rsidRDefault="007D15DD" w:rsidP="00693A8F">
      <w:r w:rsidRPr="00693A8F">
        <w:t>К устройствам вывода текстовой информации относится?</w:t>
      </w:r>
    </w:p>
    <w:p w:rsidR="007D15DD" w:rsidRPr="00693A8F" w:rsidRDefault="007D15DD" w:rsidP="00693A8F">
      <w:r w:rsidRPr="00693A8F">
        <w:t>A) ПЗУ;</w:t>
      </w:r>
    </w:p>
    <w:p w:rsidR="007D15DD" w:rsidRPr="00693A8F" w:rsidRDefault="007D15DD" w:rsidP="00693A8F">
      <w:r w:rsidRPr="00693A8F">
        <w:t>B) монитор;) сканер;) мышь;) клавиатура;</w:t>
      </w:r>
      <w:r w:rsidRPr="00693A8F">
        <w:br/>
      </w:r>
    </w:p>
    <w:p w:rsidR="007D15DD" w:rsidRPr="00693A8F" w:rsidRDefault="007D15DD" w:rsidP="00693A8F">
      <w:r w:rsidRPr="00693A8F">
        <w:t xml:space="preserve">154. </w:t>
      </w:r>
    </w:p>
    <w:p w:rsidR="007D15DD" w:rsidRPr="00693A8F" w:rsidRDefault="007D15DD" w:rsidP="00693A8F">
      <w:r w:rsidRPr="00693A8F">
        <w:t>Для хранения 256-цветного изображения на кодирование одного пикселя выделяется?</w:t>
      </w:r>
    </w:p>
    <w:p w:rsidR="007D15DD" w:rsidRPr="00693A8F" w:rsidRDefault="007D15DD" w:rsidP="00693A8F">
      <w:r w:rsidRPr="00693A8F">
        <w:t>A) 2 байта;) 4 байта;) 256 бит;</w:t>
      </w:r>
    </w:p>
    <w:p w:rsidR="007D15DD" w:rsidRPr="00693A8F" w:rsidRDefault="007D15DD" w:rsidP="00693A8F">
      <w:r w:rsidRPr="00693A8F">
        <w:t>D) 1 байт;) 0 и 1;</w:t>
      </w:r>
    </w:p>
    <w:p w:rsidR="007D15DD" w:rsidRPr="00693A8F" w:rsidRDefault="007D15DD" w:rsidP="00693A8F">
      <w:r w:rsidRPr="00693A8F">
        <w:t xml:space="preserve">155. </w:t>
      </w:r>
    </w:p>
    <w:p w:rsidR="007D15DD" w:rsidRPr="00693A8F" w:rsidRDefault="007D15DD" w:rsidP="00693A8F">
      <w:r w:rsidRPr="00693A8F">
        <w:t>Сетка, которую на экране образуют пиксели, называют?</w:t>
      </w:r>
    </w:p>
    <w:p w:rsidR="007D15DD" w:rsidRPr="00693A8F" w:rsidRDefault="007D15DD" w:rsidP="00693A8F">
      <w:r w:rsidRPr="00693A8F">
        <w:t>A) видеопамять;) видеоадаптер;</w:t>
      </w:r>
    </w:p>
    <w:p w:rsidR="007D15DD" w:rsidRPr="00693A8F" w:rsidRDefault="007D15DD" w:rsidP="00693A8F">
      <w:r w:rsidRPr="00693A8F">
        <w:t>C) растр;) дисплейный процессор;) монитор;</w:t>
      </w:r>
    </w:p>
    <w:p w:rsidR="007D15DD" w:rsidRPr="00693A8F" w:rsidRDefault="007D15DD" w:rsidP="00693A8F">
      <w:r w:rsidRPr="00693A8F">
        <w:t xml:space="preserve">156. </w:t>
      </w:r>
    </w:p>
    <w:p w:rsidR="007D15DD" w:rsidRPr="00693A8F" w:rsidRDefault="007D15DD" w:rsidP="00693A8F">
      <w:r w:rsidRPr="00693A8F">
        <w:t>Вычислительные формулы в ячейках электронной таблицы записываются?</w:t>
      </w:r>
    </w:p>
    <w:p w:rsidR="007D15DD" w:rsidRPr="00693A8F" w:rsidRDefault="007D15DD" w:rsidP="00693A8F">
      <w:r w:rsidRPr="00693A8F">
        <w:t>A) в обычной математической записи;</w:t>
      </w:r>
    </w:p>
    <w:p w:rsidR="007D15DD" w:rsidRPr="00693A8F" w:rsidRDefault="007D15DD" w:rsidP="00693A8F">
      <w:r w:rsidRPr="00693A8F">
        <w:t>B) специальным образом с использование встроенных функций и по правилам, принятым;) для записи выражений в языках программирования;) по правилам, принятым исключительно для электронный таблиц;) по правилам, принятым исключительно для баз данных;</w:t>
      </w:r>
    </w:p>
    <w:p w:rsidR="007D15DD" w:rsidRPr="00693A8F" w:rsidRDefault="007D15DD" w:rsidP="00693A8F">
      <w:r w:rsidRPr="00693A8F">
        <w:t xml:space="preserve">157. </w:t>
      </w:r>
    </w:p>
    <w:p w:rsidR="007D15DD" w:rsidRPr="00693A8F" w:rsidRDefault="007D15DD" w:rsidP="00693A8F">
      <w:r w:rsidRPr="00693A8F">
        <w:t>К визуальной можно отнести информацию, которую получает человек воспринимая?</w:t>
      </w:r>
    </w:p>
    <w:p w:rsidR="007D15DD" w:rsidRPr="00693A8F" w:rsidRDefault="007D15DD" w:rsidP="00693A8F">
      <w:r w:rsidRPr="00693A8F">
        <w:t>A) запах духов;) графические изображения;) раскаты грома;) вкус яблока;) ощущение холода;</w:t>
      </w:r>
    </w:p>
    <w:p w:rsidR="007D15DD" w:rsidRPr="00693A8F" w:rsidRDefault="007D15DD" w:rsidP="00693A8F">
      <w:r w:rsidRPr="00693A8F">
        <w:t xml:space="preserve">158. </w:t>
      </w:r>
    </w:p>
    <w:p w:rsidR="007D15DD" w:rsidRPr="00693A8F" w:rsidRDefault="007D15DD" w:rsidP="00693A8F">
      <w:r w:rsidRPr="00693A8F">
        <w:t>Какое из высказываний ЛОЖНО?</w:t>
      </w:r>
    </w:p>
    <w:p w:rsidR="007D15DD" w:rsidRPr="00693A8F" w:rsidRDefault="007D15DD" w:rsidP="00693A8F">
      <w:r w:rsidRPr="00693A8F">
        <w:t>A) дискета может являться носителем графической информации;) бумага может являться носителем графической информации;</w:t>
      </w:r>
    </w:p>
    <w:p w:rsidR="007D15DD" w:rsidRPr="00693A8F" w:rsidRDefault="007D15DD" w:rsidP="00693A8F">
      <w:r w:rsidRPr="00693A8F">
        <w:t>C) грампластинка может являться носителем графической информации;) холст может являться носителем графической информации;) видеопленка может являться носителем графической информации;</w:t>
      </w:r>
    </w:p>
    <w:p w:rsidR="007D15DD" w:rsidRPr="00693A8F" w:rsidRDefault="007D15DD" w:rsidP="00693A8F">
      <w:r w:rsidRPr="00693A8F">
        <w:t xml:space="preserve">159. </w:t>
      </w:r>
    </w:p>
    <w:p w:rsidR="007D15DD" w:rsidRPr="00693A8F" w:rsidRDefault="007D15DD" w:rsidP="00693A8F">
      <w:r w:rsidRPr="00693A8F">
        <w:t>Система управления базами данных представляет собой программный продукт, входящий в состав?</w:t>
      </w:r>
    </w:p>
    <w:p w:rsidR="007D15DD" w:rsidRPr="00693A8F" w:rsidRDefault="007D15DD" w:rsidP="00693A8F">
      <w:r w:rsidRPr="00693A8F">
        <w:t>A) прикладного программного обеспечения;) системного программного обеспечения;) систем программирования;) уникального программного обеспечения;) операционной системы;</w:t>
      </w:r>
    </w:p>
    <w:p w:rsidR="007D15DD" w:rsidRPr="00693A8F" w:rsidRDefault="007D15DD" w:rsidP="00693A8F">
      <w:r w:rsidRPr="00693A8F">
        <w:t xml:space="preserve">160. </w:t>
      </w:r>
    </w:p>
    <w:p w:rsidR="007D15DD" w:rsidRPr="00693A8F" w:rsidRDefault="007D15DD" w:rsidP="00693A8F">
      <w:r w:rsidRPr="00693A8F">
        <w:t>Программы обслуживания устройств компьютера называются?</w:t>
      </w:r>
    </w:p>
    <w:p w:rsidR="007D15DD" w:rsidRPr="00693A8F" w:rsidRDefault="007D15DD" w:rsidP="00693A8F">
      <w:r w:rsidRPr="00693A8F">
        <w:t>A) загрузчиками;</w:t>
      </w:r>
    </w:p>
    <w:p w:rsidR="007D15DD" w:rsidRPr="00693A8F" w:rsidRDefault="007D15DD" w:rsidP="00693A8F">
      <w:r w:rsidRPr="00693A8F">
        <w:t>B) драйверами;) трансляторами;) интерпретаторами;) компиляторами;</w:t>
      </w:r>
    </w:p>
    <w:p w:rsidR="007D15DD" w:rsidRPr="00693A8F" w:rsidRDefault="007D15DD" w:rsidP="00693A8F">
      <w:r w:rsidRPr="00693A8F">
        <w:t xml:space="preserve">161. </w:t>
      </w:r>
    </w:p>
    <w:p w:rsidR="007D15DD" w:rsidRPr="00693A8F" w:rsidRDefault="007D15DD" w:rsidP="00693A8F">
      <w:r w:rsidRPr="00693A8F">
        <w:t>Что такое электронная таблица ?</w:t>
      </w:r>
    </w:p>
    <w:p w:rsidR="007D15DD" w:rsidRPr="00693A8F" w:rsidRDefault="007D15DD" w:rsidP="00693A8F">
      <w:r w:rsidRPr="00693A8F">
        <w:t>A) приложение, хранящее и обрабатывающее данные в прямоугольных таблицах и предназначенное для автоматизации расчетов;</w:t>
      </w:r>
      <w:r w:rsidRPr="00693A8F">
        <w:br/>
        <w:t>B) программные средства, осуществляющие поиск информации;) приложение, предназначенное для сбора, хранения, обработки и передачи информации;) приложение, предназначенное для набора и печати таблиц;) все варианты правильно;</w:t>
      </w:r>
    </w:p>
    <w:p w:rsidR="007D15DD" w:rsidRPr="00693A8F" w:rsidRDefault="007D15DD" w:rsidP="00693A8F">
      <w:r w:rsidRPr="00693A8F">
        <w:t xml:space="preserve">162. </w:t>
      </w:r>
    </w:p>
    <w:p w:rsidR="007D15DD" w:rsidRPr="00693A8F" w:rsidRDefault="007D15DD" w:rsidP="00693A8F">
      <w:r w:rsidRPr="00693A8F">
        <w:t>В электронных таблицах выделена группа ячеек А1:B2. Сколько ячеек входит в этот диапазон?</w:t>
      </w:r>
    </w:p>
    <w:p w:rsidR="007D15DD" w:rsidRPr="00693A8F" w:rsidRDefault="007D15DD" w:rsidP="00693A8F">
      <w:r w:rsidRPr="00693A8F">
        <w:t>A) 12;) 6;) 8;</w:t>
      </w:r>
    </w:p>
    <w:p w:rsidR="007D15DD" w:rsidRPr="00693A8F" w:rsidRDefault="007D15DD" w:rsidP="00693A8F">
      <w:r w:rsidRPr="00693A8F">
        <w:t>D) 4;) 10;</w:t>
      </w:r>
    </w:p>
    <w:p w:rsidR="007D15DD" w:rsidRPr="00693A8F" w:rsidRDefault="007D15DD" w:rsidP="00693A8F">
      <w:r w:rsidRPr="00693A8F">
        <w:t xml:space="preserve">163. </w:t>
      </w:r>
    </w:p>
    <w:p w:rsidR="007D15DD" w:rsidRPr="00693A8F" w:rsidRDefault="007D15DD" w:rsidP="00693A8F">
      <w:r w:rsidRPr="00693A8F">
        <w:t>Результатом вычислений в ячейке С1сколько будет если А1=5 В1=А1*4 формула =А1+В1?</w:t>
      </w:r>
    </w:p>
    <w:p w:rsidR="007D15DD" w:rsidRPr="00693A8F" w:rsidRDefault="007D15DD" w:rsidP="00693A8F">
      <w:r w:rsidRPr="00693A8F">
        <w:t>A) 25;) 6;) 8;) 20;) 10;</w:t>
      </w:r>
    </w:p>
    <w:p w:rsidR="007D15DD" w:rsidRPr="00693A8F" w:rsidRDefault="007D15DD" w:rsidP="00693A8F">
      <w:r w:rsidRPr="00693A8F">
        <w:t xml:space="preserve">164. </w:t>
      </w:r>
    </w:p>
    <w:p w:rsidR="007D15DD" w:rsidRPr="00693A8F" w:rsidRDefault="007D15DD" w:rsidP="00693A8F">
      <w:r w:rsidRPr="00693A8F">
        <w:t>Укажите правильный адрес ячейки?</w:t>
      </w:r>
    </w:p>
    <w:p w:rsidR="007D15DD" w:rsidRPr="00693A8F" w:rsidRDefault="007D15DD" w:rsidP="00693A8F">
      <w:r w:rsidRPr="00693A8F">
        <w:t>A) 12А;) В89К;) 12С;</w:t>
      </w:r>
    </w:p>
    <w:p w:rsidR="007D15DD" w:rsidRPr="00693A8F" w:rsidRDefault="007D15DD" w:rsidP="00693A8F">
      <w:r w:rsidRPr="00693A8F">
        <w:t>D) О456;) 255Р;</w:t>
      </w:r>
    </w:p>
    <w:p w:rsidR="007D15DD" w:rsidRPr="00693A8F" w:rsidRDefault="007D15DD" w:rsidP="00693A8F">
      <w:r w:rsidRPr="00693A8F">
        <w:t xml:space="preserve">165. </w:t>
      </w:r>
    </w:p>
    <w:p w:rsidR="007D15DD" w:rsidRPr="00693A8F" w:rsidRDefault="007D15DD" w:rsidP="00693A8F">
      <w:r w:rsidRPr="00693A8F">
        <w:t>В ЭТ имя ячейки образуется?</w:t>
      </w:r>
    </w:p>
    <w:p w:rsidR="007D15DD" w:rsidRPr="00693A8F" w:rsidRDefault="007D15DD" w:rsidP="00693A8F">
      <w:r w:rsidRPr="00693A8F">
        <w:t>A) из имени столбца;) из имени строки;</w:t>
      </w:r>
    </w:p>
    <w:p w:rsidR="007D15DD" w:rsidRPr="00693A8F" w:rsidRDefault="007D15DD" w:rsidP="00693A8F">
      <w:r w:rsidRPr="00693A8F">
        <w:t>C) из имени столбца и строки;) произвольно;) формулы;</w:t>
      </w:r>
    </w:p>
    <w:p w:rsidR="007D15DD" w:rsidRPr="00693A8F" w:rsidRDefault="007D15DD" w:rsidP="00693A8F">
      <w:r w:rsidRPr="00693A8F">
        <w:t xml:space="preserve">166. </w:t>
      </w:r>
    </w:p>
    <w:p w:rsidR="007D15DD" w:rsidRPr="00693A8F" w:rsidRDefault="007D15DD" w:rsidP="00693A8F">
      <w:r w:rsidRPr="00693A8F">
        <w:t>EXCEL это?</w:t>
      </w:r>
    </w:p>
    <w:p w:rsidR="007D15DD" w:rsidRPr="00693A8F" w:rsidRDefault="007D15DD" w:rsidP="00693A8F">
      <w:r w:rsidRPr="00693A8F">
        <w:t>A) графический редактор;) текстовый процессор;) операционная система;</w:t>
      </w:r>
    </w:p>
    <w:p w:rsidR="007D15DD" w:rsidRPr="00693A8F" w:rsidRDefault="007D15DD" w:rsidP="00693A8F">
      <w:r w:rsidRPr="00693A8F">
        <w:t>D) табличный процессор;) клавиша на клавиатура;</w:t>
      </w:r>
    </w:p>
    <w:p w:rsidR="007D15DD" w:rsidRPr="00693A8F" w:rsidRDefault="007D15DD" w:rsidP="00693A8F">
      <w:r w:rsidRPr="00693A8F">
        <w:t xml:space="preserve">167. </w:t>
      </w:r>
    </w:p>
    <w:p w:rsidR="007D15DD" w:rsidRPr="00693A8F" w:rsidRDefault="007D15DD" w:rsidP="00693A8F">
      <w:r w:rsidRPr="00693A8F">
        <w:t>Файл с расширением .xls содержит?</w:t>
      </w:r>
    </w:p>
    <w:p w:rsidR="007D15DD" w:rsidRPr="00693A8F" w:rsidRDefault="007D15DD" w:rsidP="00693A8F">
      <w:r w:rsidRPr="00693A8F">
        <w:t>A) только одну таблицу;) Только один рабочий лист;) вариант нет;</w:t>
      </w:r>
    </w:p>
    <w:p w:rsidR="007D15DD" w:rsidRPr="00693A8F" w:rsidRDefault="007D15DD" w:rsidP="00693A8F">
      <w:r w:rsidRPr="00693A8F">
        <w:t>D) Несколько рабочих листов, образующих рабочую книгу;) клавиша на клавиатура;</w:t>
      </w:r>
    </w:p>
    <w:p w:rsidR="007D15DD" w:rsidRPr="00693A8F" w:rsidRDefault="007D15DD" w:rsidP="00693A8F">
      <w:r w:rsidRPr="00693A8F">
        <w:t>168. Сколько чисел можно записать в одной ячейке?</w:t>
      </w:r>
    </w:p>
    <w:p w:rsidR="007D15DD" w:rsidRPr="00693A8F" w:rsidRDefault="007D15DD" w:rsidP="00693A8F">
      <w:r w:rsidRPr="00693A8F">
        <w:t>A) только одну;) несколько;) два только;) бесконечно;) не более двух;</w:t>
      </w:r>
    </w:p>
    <w:p w:rsidR="007D15DD" w:rsidRPr="00693A8F" w:rsidRDefault="007D15DD" w:rsidP="00693A8F">
      <w:r w:rsidRPr="00693A8F">
        <w:t xml:space="preserve">169. </w:t>
      </w:r>
    </w:p>
    <w:p w:rsidR="007D15DD" w:rsidRPr="00693A8F" w:rsidRDefault="007D15DD" w:rsidP="00693A8F">
      <w:r w:rsidRPr="00693A8F">
        <w:t>Программы электронные таблицы - это?</w:t>
      </w:r>
    </w:p>
    <w:p w:rsidR="007D15DD" w:rsidRPr="00693A8F" w:rsidRDefault="007D15DD" w:rsidP="00693A8F">
      <w:r w:rsidRPr="00693A8F">
        <w:t>A) системы программирования;) технические программы;) инструментальные;) системные;</w:t>
      </w:r>
    </w:p>
    <w:p w:rsidR="007D15DD" w:rsidRPr="00693A8F" w:rsidRDefault="007D15DD" w:rsidP="00693A8F">
      <w:r w:rsidRPr="00693A8F">
        <w:t>E) прикладные;</w:t>
      </w:r>
      <w:r w:rsidRPr="00693A8F">
        <w:br/>
      </w:r>
    </w:p>
    <w:p w:rsidR="007D15DD" w:rsidRPr="00693A8F" w:rsidRDefault="007D15DD" w:rsidP="00693A8F">
      <w:r w:rsidRPr="00693A8F">
        <w:t xml:space="preserve">170. </w:t>
      </w:r>
    </w:p>
    <w:p w:rsidR="007D15DD" w:rsidRPr="00693A8F" w:rsidRDefault="007D15DD" w:rsidP="00693A8F">
      <w:r w:rsidRPr="00693A8F">
        <w:t>ЭТ ячейки содержимое: #########. В чем причина?</w:t>
      </w:r>
    </w:p>
    <w:p w:rsidR="007D15DD" w:rsidRPr="00693A8F" w:rsidRDefault="007D15DD" w:rsidP="00693A8F">
      <w:r w:rsidRPr="00693A8F">
        <w:t>A) Содержимое ячейки не соответствует ее формату;</w:t>
      </w:r>
    </w:p>
    <w:p w:rsidR="007D15DD" w:rsidRPr="00693A8F" w:rsidRDefault="007D15DD" w:rsidP="00693A8F">
      <w:r w:rsidRPr="00693A8F">
        <w:t>B) рассчитанное по формуле число не поместилось полностью в ячейку;) в ячейке дал деление на ноль;) текст не поместился в ячейку;) пустой ячейка;</w:t>
      </w:r>
    </w:p>
    <w:p w:rsidR="007D15DD" w:rsidRPr="00693A8F" w:rsidRDefault="007D15DD" w:rsidP="00693A8F">
      <w:r w:rsidRPr="00693A8F">
        <w:t xml:space="preserve">171. </w:t>
      </w:r>
    </w:p>
    <w:p w:rsidR="007D15DD" w:rsidRPr="00693A8F" w:rsidRDefault="007D15DD" w:rsidP="00693A8F">
      <w:r w:rsidRPr="00693A8F">
        <w:t>Системы управления базами данных - это … программы?</w:t>
      </w:r>
    </w:p>
    <w:p w:rsidR="007D15DD" w:rsidRPr="00693A8F" w:rsidRDefault="007D15DD" w:rsidP="00693A8F">
      <w:r w:rsidRPr="00693A8F">
        <w:t>A) прикладные;) технические программы;) инструментальные;) системные;) системы программирование;</w:t>
      </w:r>
      <w:r w:rsidRPr="00693A8F">
        <w:br/>
      </w:r>
    </w:p>
    <w:p w:rsidR="007D15DD" w:rsidRPr="00693A8F" w:rsidRDefault="007D15DD" w:rsidP="00693A8F">
      <w:r w:rsidRPr="00693A8F">
        <w:t xml:space="preserve">172. </w:t>
      </w:r>
    </w:p>
    <w:p w:rsidR="007D15DD" w:rsidRPr="00693A8F" w:rsidRDefault="007D15DD" w:rsidP="00693A8F">
      <w:r w:rsidRPr="00693A8F">
        <w:t>Редактор Word можно запустить на выполнение следующим образом?</w:t>
      </w:r>
    </w:p>
    <w:p w:rsidR="007D15DD" w:rsidRPr="00693A8F" w:rsidRDefault="007D15DD" w:rsidP="00693A8F">
      <w:r w:rsidRPr="00693A8F">
        <w:t>A) через команду ПРОГРАММЫ (Programs) главного меню;) щелчком на значке одного из уже существующих документов Word;</w:t>
      </w:r>
    </w:p>
    <w:p w:rsidR="007D15DD" w:rsidRPr="00693A8F" w:rsidRDefault="007D15DD" w:rsidP="00693A8F">
      <w:r w:rsidRPr="00693A8F">
        <w:t>C) все ответы верны;) через кнопку панели инструментов Office на рабочем столе;) через команду создать документы Microsoft Office;</w:t>
      </w:r>
    </w:p>
    <w:p w:rsidR="007D15DD" w:rsidRPr="00693A8F" w:rsidRDefault="007D15DD" w:rsidP="00693A8F">
      <w:r w:rsidRPr="00693A8F">
        <w:t xml:space="preserve">173. </w:t>
      </w:r>
    </w:p>
    <w:p w:rsidR="007D15DD" w:rsidRPr="00693A8F" w:rsidRDefault="007D15DD" w:rsidP="00693A8F">
      <w:r w:rsidRPr="00693A8F">
        <w:t>Винчестер или жестким диском …….?</w:t>
      </w:r>
    </w:p>
    <w:p w:rsidR="007D15DD" w:rsidRPr="00693A8F" w:rsidRDefault="007D15DD" w:rsidP="00693A8F">
      <w:r w:rsidRPr="00693A8F">
        <w:t>A) устройства обеспечивающее обмен данными между всему устройствами ПК;</w:t>
      </w:r>
    </w:p>
    <w:p w:rsidR="007D15DD" w:rsidRPr="00693A8F" w:rsidRDefault="007D15DD" w:rsidP="00693A8F">
      <w:r w:rsidRPr="00693A8F">
        <w:t>B) предназначен для долговременного хранения больших объемов информации;) предназначен для долговременного хранения больших объемов информации и для переноса информации с одного компьютера на другой;) это электронные устройства управляющие работой и обменом данных с различными внешними устройствами;) для временного хранения программ и обрабатываемых данных;</w:t>
      </w:r>
      <w:r w:rsidRPr="00693A8F">
        <w:br/>
      </w:r>
    </w:p>
    <w:p w:rsidR="007D15DD" w:rsidRPr="00693A8F" w:rsidRDefault="007D15DD" w:rsidP="00693A8F">
      <w:r w:rsidRPr="00693A8F">
        <w:t xml:space="preserve">174. </w:t>
      </w:r>
    </w:p>
    <w:p w:rsidR="007D15DD" w:rsidRPr="00693A8F" w:rsidRDefault="007D15DD" w:rsidP="00693A8F">
      <w:r w:rsidRPr="00693A8F">
        <w:t>Клавиша DELETE используется?</w:t>
      </w:r>
    </w:p>
    <w:p w:rsidR="007D15DD" w:rsidRPr="00693A8F" w:rsidRDefault="007D15DD" w:rsidP="00693A8F">
      <w:r w:rsidRPr="00693A8F">
        <w:t>A) для удаления символа слева от курсора;</w:t>
      </w:r>
    </w:p>
    <w:p w:rsidR="007D15DD" w:rsidRPr="00693A8F" w:rsidRDefault="007D15DD" w:rsidP="00693A8F">
      <w:r w:rsidRPr="00693A8F">
        <w:t>B) для удаления символа справа от курсора;) для перехода на следующую страницу текста;) для перехода в начало текста;) для перехода в начало текста;</w:t>
      </w:r>
    </w:p>
    <w:p w:rsidR="007D15DD" w:rsidRPr="00693A8F" w:rsidRDefault="007D15DD" w:rsidP="00693A8F">
      <w:r w:rsidRPr="00693A8F">
        <w:t xml:space="preserve">175. </w:t>
      </w:r>
    </w:p>
    <w:p w:rsidR="007D15DD" w:rsidRPr="00693A8F" w:rsidRDefault="007D15DD" w:rsidP="00693A8F">
      <w:r w:rsidRPr="00693A8F">
        <w:t>НГМД- это?</w:t>
      </w:r>
      <w:r w:rsidRPr="00693A8F">
        <w:br/>
      </w:r>
    </w:p>
    <w:p w:rsidR="007D15DD" w:rsidRPr="00693A8F" w:rsidRDefault="007D15DD" w:rsidP="00693A8F">
      <w:r w:rsidRPr="00693A8F">
        <w:t>A) устройства обеспечивающее обмен данными между всему устройствами ПК;</w:t>
      </w:r>
    </w:p>
    <w:p w:rsidR="007D15DD" w:rsidRPr="00693A8F" w:rsidRDefault="007D15DD" w:rsidP="00693A8F">
      <w:r w:rsidRPr="00693A8F">
        <w:t>B) предназначен для долговременного хранения больших объемов информации;) предназначен для долговременного хранения больших объемов информации и для переноса информации с одного компьютера на другой;) это электронные устройства управляющие работой и обменом данных с различными внешними устройствами;) для временного хранения программ и обрабатываемых данных;</w:t>
      </w:r>
      <w:r w:rsidRPr="00693A8F">
        <w:br/>
      </w:r>
    </w:p>
    <w:p w:rsidR="007D15DD" w:rsidRPr="00693A8F" w:rsidRDefault="007D15DD" w:rsidP="00693A8F">
      <w:r w:rsidRPr="00693A8F">
        <w:t xml:space="preserve">176. </w:t>
      </w:r>
    </w:p>
    <w:p w:rsidR="007D15DD" w:rsidRPr="00693A8F" w:rsidRDefault="007D15DD" w:rsidP="00693A8F">
      <w:r w:rsidRPr="00693A8F">
        <w:t>Команда «Вставить»= «Таблица» в текстовом редакторе находится в меню?</w:t>
      </w:r>
      <w:r w:rsidRPr="00693A8F">
        <w:br/>
      </w:r>
    </w:p>
    <w:p w:rsidR="007D15DD" w:rsidRPr="00693A8F" w:rsidRDefault="007D15DD" w:rsidP="00693A8F">
      <w:r w:rsidRPr="00693A8F">
        <w:t>A) Вставка;) Формат;) Сервис;) Вид;) Таблица;</w:t>
      </w:r>
    </w:p>
    <w:p w:rsidR="007D15DD" w:rsidRPr="00693A8F" w:rsidRDefault="007D15DD" w:rsidP="00693A8F">
      <w:r w:rsidRPr="00693A8F">
        <w:t xml:space="preserve">177. </w:t>
      </w:r>
    </w:p>
    <w:p w:rsidR="007D15DD" w:rsidRPr="00693A8F" w:rsidRDefault="007D15DD" w:rsidP="00693A8F">
      <w:r w:rsidRPr="00693A8F">
        <w:t>Что такое порты, адаптеры?</w:t>
      </w:r>
    </w:p>
    <w:p w:rsidR="007D15DD" w:rsidRPr="00693A8F" w:rsidRDefault="007D15DD" w:rsidP="00693A8F">
      <w:r w:rsidRPr="00693A8F">
        <w:t>A) устройства обеспечивающее обмен данными между всему устройствами ПК;) предназначен для долговременного хранения больших объемов информации;)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7D15DD" w:rsidRPr="00693A8F" w:rsidRDefault="007D15DD" w:rsidP="00693A8F">
      <w:r w:rsidRPr="00693A8F">
        <w:t>D) это электронные устройства, управляющие работой и обменом данных с различными внешними устройствами;) для временного хранения программ и обрабатываемых данных;</w:t>
      </w:r>
      <w:r w:rsidRPr="00693A8F">
        <w:br/>
      </w:r>
    </w:p>
    <w:p w:rsidR="007D15DD" w:rsidRPr="00693A8F" w:rsidRDefault="007D15DD" w:rsidP="00693A8F">
      <w:r w:rsidRPr="00693A8F">
        <w:t xml:space="preserve">178. </w:t>
      </w:r>
    </w:p>
    <w:p w:rsidR="007D15DD" w:rsidRPr="00693A8F" w:rsidRDefault="007D15DD" w:rsidP="00693A8F">
      <w:r w:rsidRPr="00693A8F">
        <w:t>Рабочие листы в Excel – это?</w:t>
      </w:r>
    </w:p>
    <w:p w:rsidR="007D15DD" w:rsidRPr="00693A8F" w:rsidRDefault="007D15DD" w:rsidP="00693A8F">
      <w:r w:rsidRPr="00693A8F">
        <w:t>A) сами таблицы;) таблицы, диаграммы и модули Visual Basic;) только диаграммы;) тексты и числа;) чистые листы;</w:t>
      </w:r>
    </w:p>
    <w:p w:rsidR="007D15DD" w:rsidRPr="00693A8F" w:rsidRDefault="007D15DD" w:rsidP="00693A8F">
      <w:r w:rsidRPr="00693A8F">
        <w:t xml:space="preserve">179. </w:t>
      </w:r>
    </w:p>
    <w:p w:rsidR="007D15DD" w:rsidRPr="00693A8F" w:rsidRDefault="007D15DD" w:rsidP="00693A8F">
      <w:r w:rsidRPr="00693A8F">
        <w:t>Активная ячейка в Excel -?</w:t>
      </w:r>
    </w:p>
    <w:p w:rsidR="007D15DD" w:rsidRPr="00693A8F" w:rsidRDefault="007D15DD" w:rsidP="00693A8F">
      <w:r w:rsidRPr="00693A8F">
        <w:t>A) та, в которую вводятся данные с клавиатуры;) та, которая светится;) самая большая ячейка;) первая ячейка;) ячейка в правом нижнем углу;</w:t>
      </w:r>
      <w:r w:rsidRPr="00693A8F">
        <w:br/>
      </w:r>
    </w:p>
    <w:p w:rsidR="007D15DD" w:rsidRPr="00693A8F" w:rsidRDefault="007D15DD" w:rsidP="00693A8F">
      <w:r w:rsidRPr="00693A8F">
        <w:t xml:space="preserve">180. </w:t>
      </w:r>
    </w:p>
    <w:p w:rsidR="007D15DD" w:rsidRPr="00693A8F" w:rsidRDefault="007D15DD" w:rsidP="00693A8F">
      <w:r w:rsidRPr="00693A8F">
        <w:t>Максимальное число столбцов в таблице Excel – это?</w:t>
      </w:r>
    </w:p>
    <w:p w:rsidR="007D15DD" w:rsidRPr="00693A8F" w:rsidRDefault="007D15DD" w:rsidP="00693A8F">
      <w:r w:rsidRPr="00693A8F">
        <w:t>A) 256;) 255;) 156;) 65536;) 556;</w:t>
      </w:r>
    </w:p>
    <w:p w:rsidR="007D15DD" w:rsidRPr="00693A8F" w:rsidRDefault="007D15DD" w:rsidP="00693A8F">
      <w:r w:rsidRPr="00693A8F">
        <w:t xml:space="preserve">181. </w:t>
      </w:r>
    </w:p>
    <w:p w:rsidR="007D15DD" w:rsidRPr="00693A8F" w:rsidRDefault="007D15DD" w:rsidP="00693A8F">
      <w:r w:rsidRPr="00693A8F">
        <w:t>Максимальное число строк, которое может иметь таблица -?</w:t>
      </w:r>
    </w:p>
    <w:p w:rsidR="007D15DD" w:rsidRPr="00693A8F" w:rsidRDefault="007D15DD" w:rsidP="00693A8F">
      <w:r w:rsidRPr="00693A8F">
        <w:t>A) 256;) 255;) 156;</w:t>
      </w:r>
    </w:p>
    <w:p w:rsidR="007D15DD" w:rsidRPr="00693A8F" w:rsidRDefault="007D15DD" w:rsidP="00693A8F">
      <w:r w:rsidRPr="00693A8F">
        <w:t>D) 65536;) 556;</w:t>
      </w:r>
    </w:p>
    <w:p w:rsidR="007D15DD" w:rsidRPr="00693A8F" w:rsidRDefault="007D15DD" w:rsidP="00693A8F">
      <w:r w:rsidRPr="00693A8F">
        <w:t xml:space="preserve">182. </w:t>
      </w:r>
    </w:p>
    <w:p w:rsidR="007D15DD" w:rsidRPr="00693A8F" w:rsidRDefault="007D15DD" w:rsidP="00693A8F">
      <w:r w:rsidRPr="00693A8F">
        <w:t>Укажите не правильное имя ячейки в Excel?</w:t>
      </w:r>
    </w:p>
    <w:p w:rsidR="007D15DD" w:rsidRPr="00693A8F" w:rsidRDefault="007D15DD" w:rsidP="00693A8F">
      <w:r w:rsidRPr="00693A8F">
        <w:t>A) CZ3056;</w:t>
      </w:r>
    </w:p>
    <w:p w:rsidR="007D15DD" w:rsidRPr="00693A8F" w:rsidRDefault="007D15DD" w:rsidP="00693A8F">
      <w:r w:rsidRPr="00693A8F">
        <w:t>B) HP65537;) HP65536;) CZ3056;</w:t>
      </w:r>
    </w:p>
    <w:p w:rsidR="007D15DD" w:rsidRPr="00693A8F" w:rsidRDefault="007D15DD" w:rsidP="00693A8F">
      <w:r w:rsidRPr="00693A8F">
        <w:t>E) HP 65531;</w:t>
      </w:r>
    </w:p>
    <w:p w:rsidR="007D15DD" w:rsidRPr="00693A8F" w:rsidRDefault="007D15DD" w:rsidP="00693A8F">
      <w:r w:rsidRPr="00693A8F">
        <w:t xml:space="preserve">183. </w:t>
      </w:r>
    </w:p>
    <w:p w:rsidR="007D15DD" w:rsidRPr="00693A8F" w:rsidRDefault="007D15DD" w:rsidP="00693A8F">
      <w:r w:rsidRPr="00693A8F">
        <w:t>Файлы Word и Access имеют какой расширение?</w:t>
      </w:r>
    </w:p>
    <w:p w:rsidR="007D15DD" w:rsidRPr="00693A8F" w:rsidRDefault="007D15DD" w:rsidP="00693A8F">
      <w:r w:rsidRPr="00693A8F">
        <w:t>A) xcl, com;) exe,dos;</w:t>
      </w:r>
    </w:p>
    <w:p w:rsidR="007D15DD" w:rsidRPr="00693A8F" w:rsidRDefault="007D15DD" w:rsidP="00693A8F">
      <w:r w:rsidRPr="00693A8F">
        <w:t>C) doc, mdb;) Dos ,win;</w:t>
      </w:r>
    </w:p>
    <w:p w:rsidR="007D15DD" w:rsidRPr="00693A8F" w:rsidRDefault="007D15DD" w:rsidP="00693A8F">
      <w:r w:rsidRPr="00693A8F">
        <w:t>E) все варианты правильно;</w:t>
      </w:r>
    </w:p>
    <w:p w:rsidR="007D15DD" w:rsidRPr="00693A8F" w:rsidRDefault="007D15DD" w:rsidP="00693A8F">
      <w:r w:rsidRPr="00693A8F">
        <w:t xml:space="preserve">184. </w:t>
      </w:r>
    </w:p>
    <w:p w:rsidR="007D15DD" w:rsidRPr="00693A8F" w:rsidRDefault="007D15DD" w:rsidP="00693A8F">
      <w:r w:rsidRPr="00693A8F">
        <w:t>Можно ли использовать MS Excel для работы с базами данных?</w:t>
      </w:r>
    </w:p>
    <w:p w:rsidR="007D15DD" w:rsidRPr="00693A8F" w:rsidRDefault="007D15DD" w:rsidP="00693A8F">
      <w:r w:rsidRPr="00693A8F">
        <w:t>A) да;) нет;) в редких случаях;</w:t>
      </w:r>
    </w:p>
    <w:p w:rsidR="007D15DD" w:rsidRPr="00693A8F" w:rsidRDefault="007D15DD" w:rsidP="00693A8F">
      <w:r w:rsidRPr="00693A8F">
        <w:t>D) иногда;) все варианты правильно;</w:t>
      </w:r>
      <w:r w:rsidRPr="00693A8F">
        <w:br/>
      </w:r>
    </w:p>
    <w:p w:rsidR="007D15DD" w:rsidRPr="00693A8F" w:rsidRDefault="007D15DD" w:rsidP="00693A8F">
      <w:r w:rsidRPr="00693A8F">
        <w:t xml:space="preserve">185. </w:t>
      </w:r>
    </w:p>
    <w:p w:rsidR="007D15DD" w:rsidRPr="00693A8F" w:rsidRDefault="007D15DD" w:rsidP="00693A8F">
      <w:r w:rsidRPr="00693A8F">
        <w:t>Из чего состоят таблицы базы данных в Access?</w:t>
      </w:r>
    </w:p>
    <w:p w:rsidR="007D15DD" w:rsidRPr="00693A8F" w:rsidRDefault="007D15DD" w:rsidP="00693A8F">
      <w:r w:rsidRPr="00693A8F">
        <w:t>A) из форм и вычислений;) из полей и столбцов;) нет правильного ответа;) из строк и записей;</w:t>
      </w:r>
    </w:p>
    <w:p w:rsidR="007D15DD" w:rsidRPr="00693A8F" w:rsidRDefault="007D15DD" w:rsidP="00693A8F">
      <w:r w:rsidRPr="00693A8F">
        <w:t>E) из полей и записей;</w:t>
      </w:r>
      <w:r w:rsidRPr="00693A8F">
        <w:br/>
      </w:r>
    </w:p>
    <w:p w:rsidR="007D15DD" w:rsidRPr="00693A8F" w:rsidRDefault="007D15DD" w:rsidP="00693A8F">
      <w:r w:rsidRPr="00693A8F">
        <w:t xml:space="preserve">186. </w:t>
      </w:r>
    </w:p>
    <w:p w:rsidR="007D15DD" w:rsidRPr="00693A8F" w:rsidRDefault="007D15DD" w:rsidP="00693A8F">
      <w:r w:rsidRPr="00693A8F">
        <w:t>Для чего используется счетчик в Access?</w:t>
      </w:r>
    </w:p>
    <w:p w:rsidR="007D15DD" w:rsidRPr="00693A8F" w:rsidRDefault="007D15DD" w:rsidP="00693A8F">
      <w:r w:rsidRPr="00693A8F">
        <w:t>A) среди ответов нет правильного ответа;) это ключевое поле;) необходимая ссылка;) самое первое поле среди полей;</w:t>
      </w:r>
    </w:p>
    <w:p w:rsidR="007D15DD" w:rsidRPr="00693A8F" w:rsidRDefault="007D15DD" w:rsidP="00693A8F">
      <w:r w:rsidRPr="00693A8F">
        <w:t>E) номер записи;</w:t>
      </w:r>
      <w:r w:rsidRPr="00693A8F">
        <w:br/>
      </w:r>
    </w:p>
    <w:p w:rsidR="007D15DD" w:rsidRPr="00693A8F" w:rsidRDefault="007D15DD" w:rsidP="00693A8F">
      <w:r w:rsidRPr="00693A8F">
        <w:t xml:space="preserve">187. </w:t>
      </w:r>
    </w:p>
    <w:p w:rsidR="007D15DD" w:rsidRPr="00693A8F" w:rsidRDefault="007D15DD" w:rsidP="00693A8F">
      <w:r w:rsidRPr="00693A8F">
        <w:t>Окно базы данных в Access состоит из шести вкладок?</w:t>
      </w:r>
    </w:p>
    <w:p w:rsidR="007D15DD" w:rsidRPr="00693A8F" w:rsidRDefault="007D15DD" w:rsidP="00693A8F">
      <w:r w:rsidRPr="00693A8F">
        <w:t>A) Конструктор, Таблицы, Мастер, Запросы, Макросы, Модули;</w:t>
      </w:r>
    </w:p>
    <w:p w:rsidR="007D15DD" w:rsidRPr="00693A8F" w:rsidRDefault="007D15DD" w:rsidP="00693A8F">
      <w:r w:rsidRPr="00693A8F">
        <w:t xml:space="preserve">B) Таблицы, Запросы, Формы, Отчеты, Макросы, Модули;) Таблицы, Конструктор, Мастер, Запросы, Отчеты, Формы;) Режим, Конструктор, Мастер, Импорт, Связь, Экспорт;) среди приведенных ответов нет правильного ответа; </w:t>
      </w:r>
      <w:r w:rsidRPr="00693A8F">
        <w:br/>
      </w:r>
    </w:p>
    <w:p w:rsidR="007D15DD" w:rsidRPr="00693A8F" w:rsidRDefault="007D15DD" w:rsidP="00693A8F">
      <w:r w:rsidRPr="00693A8F">
        <w:t xml:space="preserve">188. </w:t>
      </w:r>
    </w:p>
    <w:p w:rsidR="007D15DD" w:rsidRPr="00693A8F" w:rsidRDefault="007D15DD" w:rsidP="00693A8F">
      <w:r w:rsidRPr="00693A8F">
        <w:t>Базы данных – это?</w:t>
      </w:r>
    </w:p>
    <w:p w:rsidR="007D15DD" w:rsidRPr="00693A8F" w:rsidRDefault="007D15DD" w:rsidP="00693A8F">
      <w:r w:rsidRPr="00693A8F">
        <w:t>A) множество взаимосвязанных модулей;) таблица, предназначенная для хранения данных и формул их обработки;) множество, предназначенное для выполнения вычислений и сохранения формул и данных;) дополнительная программа, предназначенная для обработки архивных файлов;) дополнительная программа, предназначенная для характеристики диаграмм;</w:t>
      </w:r>
    </w:p>
    <w:p w:rsidR="007D15DD" w:rsidRPr="00693A8F" w:rsidRDefault="007D15DD" w:rsidP="00693A8F">
      <w:r w:rsidRPr="00693A8F">
        <w:t xml:space="preserve">189. </w:t>
      </w:r>
    </w:p>
    <w:p w:rsidR="007D15DD" w:rsidRPr="00693A8F" w:rsidRDefault="007D15DD" w:rsidP="00693A8F">
      <w:r w:rsidRPr="00693A8F">
        <w:t>MS Access. Какой тип данных имеет значением текст или цифры (до 65532 символов) ?</w:t>
      </w:r>
    </w:p>
    <w:p w:rsidR="007D15DD" w:rsidRPr="00693A8F" w:rsidRDefault="007D15DD" w:rsidP="00693A8F">
      <w:r w:rsidRPr="00693A8F">
        <w:t>A) денежный;</w:t>
      </w:r>
    </w:p>
    <w:p w:rsidR="007D15DD" w:rsidRPr="00693A8F" w:rsidRDefault="007D15DD" w:rsidP="00693A8F">
      <w:r w:rsidRPr="00693A8F">
        <w:t>B) MEMO;) OLE;</w:t>
      </w:r>
    </w:p>
    <w:p w:rsidR="007D15DD" w:rsidRPr="00693A8F" w:rsidRDefault="007D15DD" w:rsidP="00693A8F">
      <w:r w:rsidRPr="00693A8F">
        <w:t>D) счетчик;) вычисляемый;</w:t>
      </w:r>
    </w:p>
    <w:p w:rsidR="007D15DD" w:rsidRPr="00693A8F" w:rsidRDefault="007D15DD" w:rsidP="00693A8F">
      <w:r w:rsidRPr="00693A8F">
        <w:t xml:space="preserve">190. </w:t>
      </w:r>
    </w:p>
    <w:p w:rsidR="007D15DD" w:rsidRPr="00693A8F" w:rsidRDefault="007D15DD" w:rsidP="00693A8F">
      <w:r w:rsidRPr="00693A8F">
        <w:t>Запись в Access - это?</w:t>
      </w:r>
    </w:p>
    <w:p w:rsidR="007D15DD" w:rsidRPr="00693A8F" w:rsidRDefault="007D15DD" w:rsidP="00693A8F">
      <w:r w:rsidRPr="00693A8F">
        <w:t>A) простые измерения логических данных, соответствующие реквизитам;) набор логически связанных столбцов;) ячейка, содержащая данные определенного типа;</w:t>
      </w:r>
    </w:p>
    <w:p w:rsidR="007D15DD" w:rsidRPr="00693A8F" w:rsidRDefault="007D15DD" w:rsidP="00693A8F">
      <w:r w:rsidRPr="00693A8F">
        <w:t>D) элемент таблицы, содержащий данные одного типа;) математически и логически связанный набор столбцов;</w:t>
      </w:r>
    </w:p>
    <w:p w:rsidR="007D15DD" w:rsidRPr="00693A8F" w:rsidRDefault="007D15DD" w:rsidP="00693A8F">
      <w:r w:rsidRPr="00693A8F">
        <w:t xml:space="preserve">191. </w:t>
      </w:r>
    </w:p>
    <w:p w:rsidR="007D15DD" w:rsidRPr="00693A8F" w:rsidRDefault="007D15DD" w:rsidP="00693A8F">
      <w:r w:rsidRPr="00693A8F">
        <w:t>Диапазон Excel – это?</w:t>
      </w:r>
    </w:p>
    <w:p w:rsidR="007D15DD" w:rsidRPr="00693A8F" w:rsidRDefault="007D15DD" w:rsidP="00693A8F">
      <w:r w:rsidRPr="00693A8F">
        <w:t>A) все ячейки одной строки;) все ячейки одного столбца;</w:t>
      </w:r>
    </w:p>
    <w:p w:rsidR="007D15DD" w:rsidRPr="00693A8F" w:rsidRDefault="007D15DD" w:rsidP="00693A8F">
      <w:r w:rsidRPr="00693A8F">
        <w:t>C) совокупность клеток, образующих в таблице область прямоугольной формы;) множество допустимых значений;) вычисляемый;</w:t>
      </w:r>
    </w:p>
    <w:p w:rsidR="007D15DD" w:rsidRPr="00693A8F" w:rsidRDefault="007D15DD" w:rsidP="00693A8F">
      <w:r w:rsidRPr="00693A8F">
        <w:t xml:space="preserve">192. </w:t>
      </w:r>
    </w:p>
    <w:p w:rsidR="007D15DD" w:rsidRPr="00693A8F" w:rsidRDefault="007D15DD" w:rsidP="00693A8F">
      <w:r w:rsidRPr="00693A8F">
        <w:t>Столбцы электронной таблицы обычно обозначаются?</w:t>
      </w:r>
    </w:p>
    <w:p w:rsidR="007D15DD" w:rsidRPr="00693A8F" w:rsidRDefault="007D15DD" w:rsidP="00693A8F">
      <w:r w:rsidRPr="00693A8F">
        <w:t>A) С цифрами (1, 2, 3…);</w:t>
      </w:r>
    </w:p>
    <w:p w:rsidR="007D15DD" w:rsidRPr="00693A8F" w:rsidRDefault="007D15DD" w:rsidP="00693A8F">
      <w:r w:rsidRPr="00693A8F">
        <w:t>B) буквами латинского алфавита (A, B, C, D…);) буквами русского алфавита (A, Б, В, Г…);) Буквами и цифрами (A1, A2, A3…);</w:t>
      </w:r>
    </w:p>
    <w:p w:rsidR="007D15DD" w:rsidRPr="00693A8F" w:rsidRDefault="007D15DD" w:rsidP="00693A8F">
      <w:r w:rsidRPr="00693A8F">
        <w:t>E) из имени столбца;</w:t>
      </w:r>
    </w:p>
    <w:p w:rsidR="007D15DD" w:rsidRPr="00693A8F" w:rsidRDefault="007D15DD" w:rsidP="00693A8F">
      <w:r w:rsidRPr="00693A8F">
        <w:t xml:space="preserve">193. </w:t>
      </w:r>
    </w:p>
    <w:p w:rsidR="007D15DD" w:rsidRPr="00693A8F" w:rsidRDefault="007D15DD" w:rsidP="00693A8F">
      <w:r w:rsidRPr="00693A8F">
        <w:t>MS Access. В поле типа OLE?</w:t>
      </w:r>
    </w:p>
    <w:p w:rsidR="007D15DD" w:rsidRPr="00693A8F" w:rsidRDefault="007D15DD" w:rsidP="00693A8F">
      <w:r w:rsidRPr="00693A8F">
        <w:t>A) можно поместить файл;) можно поместить число;</w:t>
      </w:r>
    </w:p>
    <w:p w:rsidR="007D15DD" w:rsidRPr="00693A8F" w:rsidRDefault="007D15DD" w:rsidP="00693A8F">
      <w:r w:rsidRPr="00693A8F">
        <w:t>C) можно поместить ссылку на другой файл;) можно поместить калькулятор;) можно поместить символ;</w:t>
      </w:r>
    </w:p>
    <w:p w:rsidR="007D15DD" w:rsidRPr="00693A8F" w:rsidRDefault="007D15DD" w:rsidP="00693A8F">
      <w:r w:rsidRPr="00693A8F">
        <w:t xml:space="preserve">194. </w:t>
      </w:r>
    </w:p>
    <w:p w:rsidR="007D15DD" w:rsidRPr="00693A8F" w:rsidRDefault="007D15DD" w:rsidP="00693A8F">
      <w:r w:rsidRPr="00693A8F">
        <w:t>С какого символа может начинаться формула. MS Excel?</w:t>
      </w:r>
    </w:p>
    <w:p w:rsidR="007D15DD" w:rsidRPr="00693A8F" w:rsidRDefault="007D15DD" w:rsidP="00693A8F">
      <w:r w:rsidRPr="00693A8F">
        <w:t>A) (кавычки);) ` (апостроф);</w:t>
      </w:r>
    </w:p>
    <w:p w:rsidR="007D15DD" w:rsidRPr="00693A8F" w:rsidRDefault="007D15DD" w:rsidP="00693A8F">
      <w:r w:rsidRPr="00693A8F">
        <w:t>C) ~ (тильда);</w:t>
      </w:r>
    </w:p>
    <w:p w:rsidR="007D15DD" w:rsidRPr="00693A8F" w:rsidRDefault="007D15DD" w:rsidP="00693A8F">
      <w:r w:rsidRPr="00693A8F">
        <w:t>D) (равно);) (знак доллар);</w:t>
      </w:r>
    </w:p>
    <w:p w:rsidR="007D15DD" w:rsidRPr="00693A8F" w:rsidRDefault="007D15DD" w:rsidP="00693A8F">
      <w:r w:rsidRPr="00693A8F">
        <w:t xml:space="preserve">195. </w:t>
      </w:r>
    </w:p>
    <w:p w:rsidR="007D15DD" w:rsidRPr="00693A8F" w:rsidRDefault="007D15DD" w:rsidP="00693A8F">
      <w:r w:rsidRPr="00693A8F">
        <w:t>Ms Access.Кнопка "Конструктор" открывает?</w:t>
      </w:r>
    </w:p>
    <w:p w:rsidR="007D15DD" w:rsidRPr="00693A8F" w:rsidRDefault="007D15DD" w:rsidP="00693A8F">
      <w:r w:rsidRPr="00693A8F">
        <w:t>A) структуру объекта;) содержимое таблицы;) панель элементов;) выводить на печать таблицу;) с помощь мастер;</w:t>
      </w:r>
    </w:p>
    <w:p w:rsidR="007D15DD" w:rsidRPr="00693A8F" w:rsidRDefault="007D15DD" w:rsidP="00693A8F">
      <w:r w:rsidRPr="00693A8F">
        <w:t xml:space="preserve">196. </w:t>
      </w:r>
    </w:p>
    <w:p w:rsidR="007D15DD" w:rsidRPr="00693A8F" w:rsidRDefault="007D15DD" w:rsidP="00693A8F">
      <w:r w:rsidRPr="00693A8F">
        <w:t>MS Access. Укажите тип поля, который используется для рисунков и иллюстраций ?</w:t>
      </w:r>
    </w:p>
    <w:p w:rsidR="007D15DD" w:rsidRPr="00693A8F" w:rsidRDefault="007D15DD" w:rsidP="00693A8F">
      <w:r w:rsidRPr="00693A8F">
        <w:t>A) денежный;) MEMO;</w:t>
      </w:r>
    </w:p>
    <w:p w:rsidR="007D15DD" w:rsidRPr="00693A8F" w:rsidRDefault="007D15DD" w:rsidP="00693A8F">
      <w:r w:rsidRPr="00693A8F">
        <w:t>C) OLE;</w:t>
      </w:r>
    </w:p>
    <w:p w:rsidR="007D15DD" w:rsidRPr="00693A8F" w:rsidRDefault="007D15DD" w:rsidP="00693A8F">
      <w:r w:rsidRPr="00693A8F">
        <w:t>D) счетчик;) вычисляемый;</w:t>
      </w:r>
    </w:p>
    <w:p w:rsidR="007D15DD" w:rsidRPr="00693A8F" w:rsidRDefault="007D15DD" w:rsidP="00693A8F">
      <w:r w:rsidRPr="00693A8F">
        <w:t xml:space="preserve">197. </w:t>
      </w:r>
    </w:p>
    <w:p w:rsidR="007D15DD" w:rsidRPr="00693A8F" w:rsidRDefault="007D15DD" w:rsidP="00693A8F">
      <w:r w:rsidRPr="00693A8F">
        <w:t>Файлы, каких форматов позволяет открывать Microsoft Access?</w:t>
      </w:r>
    </w:p>
    <w:p w:rsidR="007D15DD" w:rsidRPr="00693A8F" w:rsidRDefault="007D15DD" w:rsidP="00693A8F">
      <w:r w:rsidRPr="00693A8F">
        <w:t>A) mdb;) EXE;) mdba;</w:t>
      </w:r>
    </w:p>
    <w:p w:rsidR="007D15DD" w:rsidRPr="00693A8F" w:rsidRDefault="007D15DD" w:rsidP="00693A8F">
      <w:r w:rsidRPr="00693A8F">
        <w:t>D) Dos;) все варианты правильно;</w:t>
      </w:r>
    </w:p>
    <w:p w:rsidR="007D15DD" w:rsidRPr="00693A8F" w:rsidRDefault="007D15DD" w:rsidP="00693A8F">
      <w:r w:rsidRPr="00693A8F">
        <w:t xml:space="preserve">198. </w:t>
      </w:r>
    </w:p>
    <w:p w:rsidR="007D15DD" w:rsidRPr="00693A8F" w:rsidRDefault="007D15DD" w:rsidP="00693A8F">
      <w:r w:rsidRPr="00693A8F">
        <w:t>БД документальная это ?</w:t>
      </w:r>
      <w:r w:rsidRPr="00693A8F">
        <w:br/>
      </w:r>
    </w:p>
    <w:p w:rsidR="007D15DD" w:rsidRPr="00693A8F" w:rsidRDefault="007D15DD" w:rsidP="00693A8F">
      <w:r w:rsidRPr="00693A8F">
        <w:t>A) содержит информацию различного типа;) сетевая база, может храниться на нескольких компьютерах;</w:t>
      </w:r>
      <w:r w:rsidRPr="00693A8F">
        <w:br/>
        <w:t>C) содержит только проверенные факты;) представлена в виде таблиц;) представлена в виде иерархического дерева;</w:t>
      </w:r>
      <w:r w:rsidRPr="00693A8F">
        <w:br/>
      </w:r>
    </w:p>
    <w:p w:rsidR="007D15DD" w:rsidRPr="00693A8F" w:rsidRDefault="007D15DD" w:rsidP="00693A8F">
      <w:r w:rsidRPr="00693A8F">
        <w:t xml:space="preserve">199. </w:t>
      </w:r>
    </w:p>
    <w:p w:rsidR="007D15DD" w:rsidRPr="00693A8F" w:rsidRDefault="007D15DD" w:rsidP="00693A8F">
      <w:r w:rsidRPr="00693A8F">
        <w:t>Графическое изображение, в котором числовые данные представляются в виде геометрических фигур, это?</w:t>
      </w:r>
    </w:p>
    <w:p w:rsidR="007D15DD" w:rsidRPr="00693A8F" w:rsidRDefault="007D15DD" w:rsidP="00693A8F">
      <w:r w:rsidRPr="00693A8F">
        <w:t>A) таблица;</w:t>
      </w:r>
    </w:p>
    <w:p w:rsidR="007D15DD" w:rsidRPr="00693A8F" w:rsidRDefault="007D15DD" w:rsidP="00693A8F">
      <w:r w:rsidRPr="00693A8F">
        <w:t>B) диаграмма;) картинка;) формула;) функция;</w:t>
      </w:r>
    </w:p>
    <w:p w:rsidR="007D15DD" w:rsidRPr="00693A8F" w:rsidRDefault="007D15DD" w:rsidP="00693A8F">
      <w:r w:rsidRPr="00693A8F">
        <w:t xml:space="preserve">200. </w:t>
      </w:r>
    </w:p>
    <w:p w:rsidR="007D15DD" w:rsidRPr="00693A8F" w:rsidRDefault="007D15DD" w:rsidP="00693A8F">
      <w:r w:rsidRPr="00693A8F">
        <w:t xml:space="preserve">Когда было изобретена WWW? </w:t>
      </w:r>
    </w:p>
    <w:p w:rsidR="007D15DD" w:rsidRPr="00693A8F" w:rsidRDefault="007D15DD" w:rsidP="00693A8F">
      <w:r w:rsidRPr="00693A8F">
        <w:t xml:space="preserve">A) 1990; </w:t>
      </w:r>
    </w:p>
    <w:p w:rsidR="007D15DD" w:rsidRPr="00693A8F" w:rsidRDefault="007D15DD" w:rsidP="00693A8F">
      <w:r w:rsidRPr="00693A8F">
        <w:t xml:space="preserve">B) 1969; </w:t>
      </w:r>
    </w:p>
    <w:p w:rsidR="007D15DD" w:rsidRPr="00693A8F" w:rsidRDefault="007D15DD" w:rsidP="00693A8F">
      <w:r w:rsidRPr="00693A8F">
        <w:t xml:space="preserve">C) 1960; </w:t>
      </w:r>
    </w:p>
    <w:p w:rsidR="007D15DD" w:rsidRPr="00693A8F" w:rsidRDefault="007D15DD" w:rsidP="00693A8F">
      <w:r w:rsidRPr="00693A8F">
        <w:t xml:space="preserve">D) 1968; </w:t>
      </w:r>
    </w:p>
    <w:p w:rsidR="007D15DD" w:rsidRPr="00693A8F" w:rsidRDefault="007D15DD" w:rsidP="00693A8F">
      <w:r w:rsidRPr="00693A8F">
        <w:t>E) 1993;</w:t>
      </w:r>
    </w:p>
    <w:p w:rsidR="007D15DD" w:rsidRPr="00693A8F" w:rsidRDefault="007D15DD" w:rsidP="00693A8F"/>
    <w:sectPr w:rsidR="007D15DD" w:rsidRPr="00693A8F" w:rsidSect="00E14894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D83"/>
    <w:rsid w:val="00053202"/>
    <w:rsid w:val="00100F58"/>
    <w:rsid w:val="002074EB"/>
    <w:rsid w:val="002D279E"/>
    <w:rsid w:val="00357495"/>
    <w:rsid w:val="003B5ED5"/>
    <w:rsid w:val="005025B0"/>
    <w:rsid w:val="005C4799"/>
    <w:rsid w:val="00614D83"/>
    <w:rsid w:val="00693A8F"/>
    <w:rsid w:val="00796C9E"/>
    <w:rsid w:val="007D15DD"/>
    <w:rsid w:val="00825C6B"/>
    <w:rsid w:val="0084126C"/>
    <w:rsid w:val="008D1F01"/>
    <w:rsid w:val="00921C0B"/>
    <w:rsid w:val="00A23967"/>
    <w:rsid w:val="00AE1D7D"/>
    <w:rsid w:val="00BC703F"/>
    <w:rsid w:val="00C80D3D"/>
    <w:rsid w:val="00DE7DD8"/>
    <w:rsid w:val="00E14894"/>
    <w:rsid w:val="00E514B7"/>
    <w:rsid w:val="00EE5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Typewriter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894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 1"/>
    <w:basedOn w:val="Normal"/>
    <w:next w:val="Normal"/>
    <w:uiPriority w:val="99"/>
    <w:rsid w:val="00E14894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14894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14894"/>
    <w:rPr>
      <w:rFonts w:cs="Times New Roman"/>
      <w:sz w:val="20"/>
      <w:szCs w:val="20"/>
    </w:rPr>
  </w:style>
  <w:style w:type="paragraph" w:customStyle="1" w:styleId="2">
    <w:name w:val="заголовок 2"/>
    <w:basedOn w:val="Normal"/>
    <w:next w:val="Normal"/>
    <w:uiPriority w:val="99"/>
    <w:rsid w:val="00E14894"/>
    <w:pPr>
      <w:keepNext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16</Pages>
  <Words>6342</Words>
  <Characters>-32766</Characters>
  <Application>Microsoft Office Outlook</Application>
  <DocSecurity>0</DocSecurity>
  <Lines>0</Lines>
  <Paragraphs>0</Paragraphs>
  <ScaleCrop>false</ScaleCrop>
  <Company>НБ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oper05_101</cp:lastModifiedBy>
  <cp:revision>3</cp:revision>
  <dcterms:created xsi:type="dcterms:W3CDTF">2026-04-30T10:52:00Z</dcterms:created>
  <dcterms:modified xsi:type="dcterms:W3CDTF">2026-05-06T05:06:00Z</dcterms:modified>
</cp:coreProperties>
</file>